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28" w:rsidRPr="000650BA" w:rsidRDefault="00FA1E28" w:rsidP="007C6579">
      <w:pPr>
        <w:jc w:val="right"/>
        <w:rPr>
          <w:sz w:val="22"/>
          <w:szCs w:val="22"/>
        </w:rPr>
      </w:pPr>
      <w:r>
        <w:rPr>
          <w:b/>
          <w:bCs/>
          <w:spacing w:val="-1"/>
          <w:szCs w:val="28"/>
        </w:rPr>
        <w:t xml:space="preserve">                                        </w:t>
      </w:r>
      <w:r w:rsidRPr="007C6579">
        <w:rPr>
          <w:sz w:val="22"/>
          <w:szCs w:val="22"/>
        </w:rPr>
        <w:t xml:space="preserve"> </w:t>
      </w:r>
      <w:r w:rsidRPr="000650BA">
        <w:rPr>
          <w:sz w:val="22"/>
          <w:szCs w:val="22"/>
        </w:rPr>
        <w:t>Приложение к решению Совета депутатов</w:t>
      </w:r>
    </w:p>
    <w:p w:rsidR="00FA1E28" w:rsidRDefault="00FA1E28" w:rsidP="007C6579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</w:t>
      </w:r>
      <w:r w:rsidRPr="000650BA">
        <w:rPr>
          <w:sz w:val="22"/>
          <w:szCs w:val="22"/>
        </w:rPr>
        <w:t xml:space="preserve"> </w:t>
      </w:r>
    </w:p>
    <w:p w:rsidR="00FA1E28" w:rsidRPr="000650BA" w:rsidRDefault="00FA1E28" w:rsidP="007C6579">
      <w:pPr>
        <w:jc w:val="right"/>
        <w:rPr>
          <w:sz w:val="22"/>
          <w:szCs w:val="22"/>
        </w:rPr>
      </w:pPr>
      <w:r w:rsidRPr="000650BA">
        <w:rPr>
          <w:sz w:val="22"/>
          <w:szCs w:val="22"/>
        </w:rPr>
        <w:t>«Балезинский район»</w:t>
      </w:r>
    </w:p>
    <w:p w:rsidR="00FA1E28" w:rsidRPr="000650BA" w:rsidRDefault="00FA1E28" w:rsidP="007C6579">
      <w:pPr>
        <w:jc w:val="right"/>
        <w:rPr>
          <w:sz w:val="22"/>
          <w:szCs w:val="22"/>
        </w:rPr>
      </w:pPr>
      <w:r w:rsidRPr="000650BA">
        <w:rPr>
          <w:sz w:val="22"/>
          <w:szCs w:val="22"/>
        </w:rPr>
        <w:t>от __________________ г. №_______</w:t>
      </w:r>
    </w:p>
    <w:p w:rsidR="00FA1E28" w:rsidRPr="00844817" w:rsidRDefault="00FA1E28" w:rsidP="007C6579">
      <w:pPr>
        <w:jc w:val="right"/>
        <w:rPr>
          <w:sz w:val="20"/>
        </w:rPr>
      </w:pPr>
    </w:p>
    <w:p w:rsidR="00FA1E28" w:rsidRPr="00213FD3" w:rsidRDefault="00FA1E28" w:rsidP="007C6579">
      <w:pPr>
        <w:pStyle w:val="Style10"/>
        <w:widowControl/>
        <w:spacing w:before="226"/>
        <w:ind w:right="58"/>
        <w:rPr>
          <w:rStyle w:val="FontStyle30"/>
          <w:bCs/>
          <w:sz w:val="22"/>
          <w:szCs w:val="22"/>
        </w:rPr>
      </w:pPr>
      <w:r w:rsidRPr="00213FD3">
        <w:rPr>
          <w:rStyle w:val="FontStyle30"/>
          <w:bCs/>
          <w:sz w:val="22"/>
          <w:szCs w:val="22"/>
        </w:rPr>
        <w:t>ПРОЕКТ</w:t>
      </w:r>
    </w:p>
    <w:p w:rsidR="00FA1E28" w:rsidRPr="00CD2BAC" w:rsidRDefault="00FA1E28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center"/>
        <w:rPr>
          <w:b/>
          <w:bCs/>
          <w:spacing w:val="-1"/>
          <w:szCs w:val="28"/>
        </w:rPr>
      </w:pPr>
      <w:r w:rsidRPr="00CD2BAC">
        <w:rPr>
          <w:b/>
          <w:bCs/>
          <w:spacing w:val="-1"/>
          <w:szCs w:val="28"/>
        </w:rPr>
        <w:t>СОГЛАШЕНИЕ</w:t>
      </w:r>
      <w:r>
        <w:rPr>
          <w:b/>
          <w:bCs/>
          <w:spacing w:val="-1"/>
          <w:szCs w:val="28"/>
        </w:rPr>
        <w:t xml:space="preserve">                      </w:t>
      </w:r>
    </w:p>
    <w:p w:rsidR="00FA1E28" w:rsidRPr="00CD2BAC" w:rsidRDefault="00FA1E28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jc w:val="center"/>
        <w:rPr>
          <w:b/>
          <w:bCs/>
          <w:spacing w:val="-1"/>
          <w:szCs w:val="28"/>
        </w:rPr>
      </w:pPr>
      <w:r w:rsidRPr="00CD2BAC">
        <w:rPr>
          <w:b/>
          <w:bCs/>
          <w:spacing w:val="-1"/>
          <w:szCs w:val="28"/>
        </w:rPr>
        <w:t xml:space="preserve"> О ПЕРЕДАЧЕ ОСУЩЕСТВЛЕНИЯ ЧАСТИ ПОЛНОМОЧИЙ ПО РЕШЕНИЮ ВОПРОСОВ МЕСТНОГО ЗНАЧЕНИЯ</w:t>
      </w:r>
    </w:p>
    <w:p w:rsidR="00FA1E28" w:rsidRPr="00CD2BAC" w:rsidRDefault="00FA1E28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rPr>
          <w:szCs w:val="28"/>
        </w:rPr>
      </w:pPr>
      <w:r w:rsidRPr="00CD2BAC">
        <w:rPr>
          <w:spacing w:val="-1"/>
          <w:szCs w:val="28"/>
        </w:rPr>
        <w:t xml:space="preserve">п. Балезино                                           </w:t>
      </w:r>
      <w:r>
        <w:rPr>
          <w:spacing w:val="-1"/>
          <w:szCs w:val="28"/>
        </w:rPr>
        <w:t xml:space="preserve">                        </w:t>
      </w:r>
      <w:r w:rsidRPr="00CD2BAC">
        <w:rPr>
          <w:spacing w:val="-1"/>
          <w:szCs w:val="28"/>
        </w:rPr>
        <w:t xml:space="preserve">   «__» ________  </w:t>
      </w:r>
      <w:r w:rsidRPr="00CD2BAC">
        <w:rPr>
          <w:szCs w:val="28"/>
        </w:rPr>
        <w:t>20__ года</w:t>
      </w:r>
    </w:p>
    <w:p w:rsidR="00FA1E28" w:rsidRPr="00CD2BAC" w:rsidRDefault="00FA1E28" w:rsidP="009C5242">
      <w:pPr>
        <w:widowControl w:val="0"/>
        <w:shd w:val="clear" w:color="auto" w:fill="FFFFFF"/>
        <w:tabs>
          <w:tab w:val="left" w:leader="underscore" w:pos="9209"/>
        </w:tabs>
        <w:autoSpaceDE w:val="0"/>
        <w:autoSpaceDN w:val="0"/>
        <w:adjustRightInd w:val="0"/>
        <w:spacing w:before="252"/>
        <w:ind w:left="5529"/>
        <w:jc w:val="right"/>
        <w:rPr>
          <w:szCs w:val="28"/>
        </w:rPr>
      </w:pPr>
    </w:p>
    <w:p w:rsidR="00FA1E28" w:rsidRPr="009C5242" w:rsidRDefault="00FA1E28" w:rsidP="009C5242">
      <w:pPr>
        <w:pStyle w:val="Style12"/>
        <w:widowControl/>
        <w:spacing w:line="240" w:lineRule="auto"/>
        <w:ind w:firstLine="708"/>
        <w:jc w:val="both"/>
        <w:rPr>
          <w:rStyle w:val="FontStyle29"/>
          <w:sz w:val="28"/>
          <w:szCs w:val="28"/>
        </w:rPr>
      </w:pPr>
      <w:r w:rsidRPr="009C5242">
        <w:rPr>
          <w:rStyle w:val="FontStyle29"/>
          <w:sz w:val="28"/>
          <w:szCs w:val="28"/>
        </w:rPr>
        <w:t>Администрация муниципального образования</w:t>
      </w:r>
      <w:r>
        <w:rPr>
          <w:rStyle w:val="FontStyle29"/>
          <w:sz w:val="28"/>
          <w:szCs w:val="28"/>
        </w:rPr>
        <w:t xml:space="preserve"> «Балезинский район», именуемая</w:t>
      </w:r>
      <w:r w:rsidRPr="009C5242">
        <w:rPr>
          <w:rStyle w:val="FontStyle29"/>
          <w:sz w:val="28"/>
          <w:szCs w:val="28"/>
        </w:rPr>
        <w:t xml:space="preserve"> в дальнейшем «Администрация района», в лице </w:t>
      </w:r>
      <w:r w:rsidRPr="009C5242">
        <w:rPr>
          <w:sz w:val="28"/>
          <w:szCs w:val="28"/>
        </w:rPr>
        <w:t>Главы муниципального образования «Балезинский район» Новойдарского Юрия Васильевича</w:t>
      </w:r>
      <w:r w:rsidRPr="009C5242">
        <w:rPr>
          <w:rStyle w:val="FontStyle29"/>
          <w:sz w:val="28"/>
          <w:szCs w:val="28"/>
        </w:rPr>
        <w:t xml:space="preserve">, </w:t>
      </w:r>
      <w:r w:rsidRPr="009C5242">
        <w:rPr>
          <w:sz w:val="28"/>
          <w:szCs w:val="28"/>
          <w:lang w:eastAsia="en-US"/>
        </w:rPr>
        <w:t>действующего на основании Устава</w:t>
      </w:r>
      <w:r w:rsidRPr="009C5242">
        <w:rPr>
          <w:rStyle w:val="FontStyle29"/>
          <w:sz w:val="28"/>
          <w:szCs w:val="28"/>
        </w:rPr>
        <w:t xml:space="preserve">, с одной стороны, и Администрация муниципального образования «Кожильское», именуемая    в дальнейшем «Администрация поселения», в лице Главы муниципального образования «Кожильское» Головковой Аллы Николаевны, действующей на основании Устава,  с другой стороны, заключили настоящее Соглашение   о нижеследующем: </w:t>
      </w:r>
    </w:p>
    <w:p w:rsidR="00FA1E28" w:rsidRPr="00CD2BAC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2"/>
          <w:szCs w:val="28"/>
        </w:rPr>
      </w:pPr>
    </w:p>
    <w:p w:rsidR="00FA1E28" w:rsidRPr="00CD2BAC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left="-142" w:firstLine="709"/>
        <w:jc w:val="center"/>
        <w:rPr>
          <w:b/>
          <w:bCs/>
          <w:spacing w:val="-2"/>
          <w:szCs w:val="28"/>
        </w:rPr>
      </w:pPr>
      <w:r w:rsidRPr="00CD2BAC">
        <w:rPr>
          <w:b/>
          <w:bCs/>
          <w:spacing w:val="-2"/>
          <w:szCs w:val="28"/>
        </w:rPr>
        <w:t xml:space="preserve">1 </w:t>
      </w:r>
      <w:r w:rsidRPr="00CD2BAC">
        <w:rPr>
          <w:spacing w:val="-2"/>
          <w:szCs w:val="28"/>
        </w:rPr>
        <w:t xml:space="preserve">. </w:t>
      </w:r>
      <w:r w:rsidRPr="00CD2BAC">
        <w:rPr>
          <w:b/>
          <w:bCs/>
          <w:spacing w:val="-2"/>
          <w:szCs w:val="28"/>
        </w:rPr>
        <w:t>Предмет соглашения</w:t>
      </w:r>
    </w:p>
    <w:p w:rsidR="00FA1E28" w:rsidRPr="00CD2BAC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pacing w:val="-1"/>
          <w:szCs w:val="28"/>
        </w:rPr>
      </w:pPr>
      <w:r w:rsidRPr="00CD2BAC">
        <w:rPr>
          <w:spacing w:val="18"/>
          <w:szCs w:val="28"/>
        </w:rPr>
        <w:t>1.1.</w:t>
      </w:r>
      <w:r w:rsidRPr="00CD2BAC">
        <w:rPr>
          <w:szCs w:val="28"/>
        </w:rPr>
        <w:t xml:space="preserve">  </w:t>
      </w:r>
      <w:r w:rsidRPr="00CD2BAC">
        <w:rPr>
          <w:bCs/>
          <w:spacing w:val="3"/>
          <w:szCs w:val="28"/>
        </w:rPr>
        <w:t>В</w:t>
      </w:r>
      <w:r w:rsidRPr="00CD2BAC">
        <w:rPr>
          <w:b/>
          <w:bCs/>
          <w:spacing w:val="3"/>
          <w:szCs w:val="28"/>
        </w:rPr>
        <w:t xml:space="preserve"> </w:t>
      </w:r>
      <w:r w:rsidRPr="00CD2BAC">
        <w:rPr>
          <w:spacing w:val="3"/>
          <w:szCs w:val="28"/>
        </w:rPr>
        <w:t xml:space="preserve">соответствии с Федеральным законом № 131-ФЗ от 06.10.2003 года «Об общих принципах </w:t>
      </w:r>
      <w:r w:rsidRPr="00CD2BAC">
        <w:rPr>
          <w:spacing w:val="2"/>
          <w:szCs w:val="28"/>
        </w:rPr>
        <w:t>организации местного самоуправления в Российской Федерации»,</w:t>
      </w:r>
      <w:r w:rsidRPr="00CD2BAC">
        <w:rPr>
          <w:szCs w:val="28"/>
        </w:rPr>
        <w:t xml:space="preserve"> </w:t>
      </w:r>
      <w:r w:rsidRPr="00CD2BAC">
        <w:rPr>
          <w:spacing w:val="2"/>
          <w:szCs w:val="28"/>
        </w:rPr>
        <w:t xml:space="preserve">Бюджетным кодексом Российской Федерации, </w:t>
      </w:r>
      <w:r w:rsidRPr="00CD2BAC">
        <w:rPr>
          <w:spacing w:val="-1"/>
          <w:szCs w:val="28"/>
        </w:rPr>
        <w:t xml:space="preserve">Администрация </w:t>
      </w:r>
      <w:r>
        <w:rPr>
          <w:spacing w:val="-1"/>
          <w:szCs w:val="28"/>
        </w:rPr>
        <w:t>района</w:t>
      </w:r>
      <w:r w:rsidRPr="00CD2BAC">
        <w:rPr>
          <w:spacing w:val="-1"/>
          <w:szCs w:val="28"/>
        </w:rPr>
        <w:t xml:space="preserve"> передает, а Администрация  </w:t>
      </w:r>
      <w:r>
        <w:rPr>
          <w:spacing w:val="-1"/>
          <w:szCs w:val="28"/>
        </w:rPr>
        <w:t>поселения</w:t>
      </w:r>
      <w:r w:rsidRPr="00CD2BAC">
        <w:rPr>
          <w:spacing w:val="-1"/>
          <w:szCs w:val="28"/>
        </w:rPr>
        <w:t xml:space="preserve"> принимает на себя осуществление  части полномочий по решению вопросов местного значения:</w:t>
      </w:r>
    </w:p>
    <w:p w:rsidR="00FA1E28" w:rsidRPr="002414E4" w:rsidRDefault="00FA1E28" w:rsidP="002414E4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414E4">
        <w:rPr>
          <w:szCs w:val="28"/>
        </w:rPr>
        <w:t>- текущее содержание</w:t>
      </w:r>
      <w:r>
        <w:rPr>
          <w:szCs w:val="28"/>
        </w:rPr>
        <w:t xml:space="preserve"> (ремонт)</w:t>
      </w:r>
      <w:r w:rsidRPr="002414E4">
        <w:rPr>
          <w:szCs w:val="28"/>
        </w:rPr>
        <w:t xml:space="preserve"> систем водоснабжения в населенных пунктах  с. Балезино, д. Быдыпи, д. Шолоково, за исключением полномочий по паспортизации, проектированию, строительства, капитального ремонта, реконструкции систем водоснабжения.</w:t>
      </w:r>
    </w:p>
    <w:p w:rsidR="00FA1E28" w:rsidRPr="00175B79" w:rsidRDefault="00FA1E28" w:rsidP="002414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FA1E28" w:rsidRPr="00CD2BAC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</w:p>
    <w:p w:rsidR="00FA1E28" w:rsidRPr="00CD2BAC" w:rsidRDefault="00FA1E28" w:rsidP="009C524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firstLine="567"/>
        <w:jc w:val="center"/>
        <w:rPr>
          <w:b/>
          <w:spacing w:val="1"/>
          <w:szCs w:val="28"/>
        </w:rPr>
      </w:pPr>
      <w:r w:rsidRPr="00CD2BAC">
        <w:rPr>
          <w:b/>
          <w:spacing w:val="1"/>
          <w:szCs w:val="28"/>
        </w:rPr>
        <w:t xml:space="preserve">2. Права и обязанности Администрации </w:t>
      </w:r>
      <w:r>
        <w:rPr>
          <w:b/>
          <w:spacing w:val="1"/>
          <w:szCs w:val="28"/>
        </w:rPr>
        <w:t>района</w:t>
      </w:r>
    </w:p>
    <w:p w:rsidR="00FA1E28" w:rsidRPr="00CD2BAC" w:rsidRDefault="00FA1E28" w:rsidP="009C524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firstLine="567"/>
        <w:rPr>
          <w:b/>
          <w:spacing w:val="1"/>
          <w:szCs w:val="28"/>
        </w:rPr>
      </w:pPr>
    </w:p>
    <w:p w:rsidR="00FA1E28" w:rsidRPr="002414E4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2414E4">
        <w:rPr>
          <w:spacing w:val="-6"/>
          <w:szCs w:val="28"/>
        </w:rPr>
        <w:t>2.1.</w:t>
      </w:r>
      <w:r w:rsidRPr="002414E4">
        <w:rPr>
          <w:szCs w:val="28"/>
        </w:rPr>
        <w:t xml:space="preserve">  </w:t>
      </w:r>
      <w:r w:rsidRPr="002414E4">
        <w:rPr>
          <w:spacing w:val="-1"/>
          <w:szCs w:val="28"/>
        </w:rPr>
        <w:t>Администрация района вправе:</w:t>
      </w:r>
    </w:p>
    <w:p w:rsidR="00FA1E28" w:rsidRPr="002414E4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2414E4">
        <w:rPr>
          <w:spacing w:val="2"/>
          <w:szCs w:val="28"/>
        </w:rPr>
        <w:t xml:space="preserve">2.1.2. Запрашивать и получать в установленном порядке от Администрации поселения информацию, </w:t>
      </w:r>
      <w:r w:rsidRPr="002414E4">
        <w:rPr>
          <w:spacing w:val="3"/>
          <w:szCs w:val="28"/>
        </w:rPr>
        <w:t xml:space="preserve">материалы и документы, связанные с осуществлением полномочий, указанных в п. </w:t>
      </w:r>
      <w:r w:rsidRPr="002414E4">
        <w:rPr>
          <w:spacing w:val="14"/>
          <w:szCs w:val="28"/>
        </w:rPr>
        <w:t>1.1.</w:t>
      </w:r>
      <w:r w:rsidRPr="002414E4">
        <w:rPr>
          <w:spacing w:val="3"/>
          <w:szCs w:val="28"/>
        </w:rPr>
        <w:t xml:space="preserve"> настоящего </w:t>
      </w:r>
      <w:r w:rsidRPr="002414E4">
        <w:rPr>
          <w:szCs w:val="28"/>
        </w:rPr>
        <w:t>Соглашения.</w:t>
      </w:r>
    </w:p>
    <w:p w:rsidR="00FA1E28" w:rsidRPr="002414E4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2414E4">
        <w:rPr>
          <w:szCs w:val="28"/>
        </w:rPr>
        <w:t xml:space="preserve">2.1.3. Кроме вышеуказанного, Администрация </w:t>
      </w:r>
      <w:r>
        <w:rPr>
          <w:szCs w:val="28"/>
        </w:rPr>
        <w:t>района</w:t>
      </w:r>
      <w:r w:rsidRPr="002414E4">
        <w:rPr>
          <w:szCs w:val="28"/>
        </w:rPr>
        <w:t xml:space="preserve"> в отношении передаваемых пол</w:t>
      </w:r>
      <w:r>
        <w:rPr>
          <w:szCs w:val="28"/>
        </w:rPr>
        <w:t>номочий, указанных в п. п. 1.1</w:t>
      </w:r>
      <w:r w:rsidRPr="002414E4">
        <w:rPr>
          <w:szCs w:val="28"/>
        </w:rPr>
        <w:t>. , вправе:</w:t>
      </w:r>
    </w:p>
    <w:p w:rsidR="00FA1E28" w:rsidRPr="00C42CF0" w:rsidRDefault="00FA1E28" w:rsidP="009C524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82" w:firstLine="567"/>
        <w:jc w:val="both"/>
        <w:rPr>
          <w:szCs w:val="28"/>
        </w:rPr>
      </w:pPr>
      <w:r w:rsidRPr="00C42CF0">
        <w:rPr>
          <w:szCs w:val="28"/>
        </w:rPr>
        <w:t xml:space="preserve">издавать в пределах своей компетенции правовые акты по вопросам осуществления Администрацией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переданных полномочий и осуществлять контроль за их исполнением;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1044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2.2.</w:t>
      </w:r>
      <w:r w:rsidRPr="00C42CF0">
        <w:rPr>
          <w:szCs w:val="28"/>
        </w:rPr>
        <w:tab/>
      </w:r>
      <w:r w:rsidRPr="00C42CF0">
        <w:rPr>
          <w:spacing w:val="2"/>
          <w:szCs w:val="28"/>
        </w:rPr>
        <w:t xml:space="preserve">Должностное (ые) лицо (а)  муниципального  образования - </w:t>
      </w:r>
      <w:r>
        <w:rPr>
          <w:spacing w:val="2"/>
          <w:szCs w:val="28"/>
        </w:rPr>
        <w:t>района</w:t>
      </w:r>
      <w:r w:rsidRPr="00C42CF0">
        <w:rPr>
          <w:spacing w:val="2"/>
          <w:szCs w:val="28"/>
        </w:rPr>
        <w:t xml:space="preserve">,  осуществляющее  контроль за  исполнением </w:t>
      </w:r>
      <w:r w:rsidRPr="00C42CF0">
        <w:rPr>
          <w:szCs w:val="28"/>
        </w:rPr>
        <w:t xml:space="preserve">переданных Администрации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полномочий, устанавливается распоряжением Главы </w:t>
      </w:r>
      <w:r>
        <w:rPr>
          <w:szCs w:val="28"/>
        </w:rPr>
        <w:t>муниципального образования «Балезинский район»</w:t>
      </w:r>
      <w:r w:rsidRPr="00C42CF0">
        <w:rPr>
          <w:szCs w:val="28"/>
        </w:rPr>
        <w:t>.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1044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  <w:r w:rsidRPr="00C42CF0">
        <w:rPr>
          <w:b/>
          <w:bCs/>
          <w:szCs w:val="28"/>
        </w:rPr>
        <w:t xml:space="preserve">3. Права и  обязанности  Администрации </w:t>
      </w:r>
      <w:r>
        <w:rPr>
          <w:b/>
          <w:bCs/>
          <w:szCs w:val="28"/>
        </w:rPr>
        <w:t>поселения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center"/>
        <w:rPr>
          <w:spacing w:val="-6"/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3.1.</w:t>
      </w:r>
      <w:r w:rsidRPr="00C42CF0">
        <w:rPr>
          <w:szCs w:val="28"/>
        </w:rPr>
        <w:tab/>
      </w:r>
      <w:r w:rsidRPr="00C42CF0">
        <w:rPr>
          <w:spacing w:val="-1"/>
          <w:szCs w:val="28"/>
        </w:rPr>
        <w:t xml:space="preserve">В целях реализации настоящего Соглашения Администрация </w:t>
      </w:r>
      <w:r>
        <w:rPr>
          <w:spacing w:val="-1"/>
          <w:szCs w:val="28"/>
        </w:rPr>
        <w:t xml:space="preserve">поселения </w:t>
      </w:r>
      <w:r w:rsidRPr="00C42CF0">
        <w:rPr>
          <w:spacing w:val="-1"/>
          <w:szCs w:val="28"/>
        </w:rPr>
        <w:t>обязана: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1"/>
          <w:szCs w:val="28"/>
        </w:rPr>
        <w:t xml:space="preserve">3.1.1. Осуществлять принятые полномочия,    указанные    в    пункте    </w:t>
      </w:r>
      <w:r w:rsidRPr="00C42CF0">
        <w:rPr>
          <w:spacing w:val="17"/>
          <w:szCs w:val="28"/>
        </w:rPr>
        <w:t>1.1.</w:t>
      </w:r>
      <w:r w:rsidRPr="00C42CF0">
        <w:rPr>
          <w:spacing w:val="-1"/>
          <w:szCs w:val="28"/>
        </w:rPr>
        <w:t xml:space="preserve"> настоящего Соглашения, </w:t>
      </w:r>
      <w:r w:rsidRPr="00C42CF0">
        <w:rPr>
          <w:szCs w:val="28"/>
        </w:rPr>
        <w:t xml:space="preserve">надлежащим    образом,   в    соответствии    с    действующим законодательством и  принимаемыми  в </w:t>
      </w:r>
      <w:r w:rsidRPr="00C42CF0">
        <w:rPr>
          <w:spacing w:val="-1"/>
          <w:szCs w:val="28"/>
        </w:rPr>
        <w:t>соответствии с ним правовыми актами органов местного самоуправления;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zCs w:val="28"/>
        </w:rPr>
        <w:t>3.1.2. П</w:t>
      </w:r>
      <w:r w:rsidRPr="00C42CF0">
        <w:rPr>
          <w:spacing w:val="1"/>
          <w:szCs w:val="28"/>
        </w:rPr>
        <w:t xml:space="preserve">редоставлять по запросу </w:t>
      </w:r>
      <w:r w:rsidRPr="00C42CF0">
        <w:rPr>
          <w:spacing w:val="-2"/>
          <w:szCs w:val="28"/>
        </w:rPr>
        <w:t xml:space="preserve">Администрации   </w:t>
      </w:r>
      <w:r>
        <w:rPr>
          <w:spacing w:val="-2"/>
          <w:szCs w:val="28"/>
        </w:rPr>
        <w:t>района</w:t>
      </w:r>
      <w:r w:rsidRPr="00C42CF0">
        <w:rPr>
          <w:spacing w:val="-2"/>
          <w:szCs w:val="28"/>
        </w:rPr>
        <w:t xml:space="preserve">   годовой  отчет  о реализации принятых   полномочий.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972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-6"/>
          <w:szCs w:val="28"/>
        </w:rPr>
        <w:t>3.2.</w:t>
      </w:r>
      <w:r w:rsidRPr="00C42CF0">
        <w:rPr>
          <w:szCs w:val="28"/>
        </w:rPr>
        <w:tab/>
      </w:r>
      <w:r w:rsidRPr="00C42CF0">
        <w:rPr>
          <w:spacing w:val="-1"/>
          <w:szCs w:val="28"/>
        </w:rPr>
        <w:t xml:space="preserve">Администрация </w:t>
      </w:r>
      <w:r>
        <w:rPr>
          <w:spacing w:val="-1"/>
          <w:szCs w:val="28"/>
        </w:rPr>
        <w:t>поселения</w:t>
      </w:r>
      <w:r w:rsidRPr="00C42CF0">
        <w:rPr>
          <w:spacing w:val="-1"/>
          <w:szCs w:val="28"/>
        </w:rPr>
        <w:t xml:space="preserve"> вправе:</w:t>
      </w:r>
    </w:p>
    <w:p w:rsidR="00FA1E28" w:rsidRDefault="00FA1E28" w:rsidP="002E3324">
      <w:pPr>
        <w:autoSpaceDE w:val="0"/>
        <w:autoSpaceDN w:val="0"/>
        <w:adjustRightInd w:val="0"/>
        <w:ind w:right="-82" w:firstLine="567"/>
        <w:jc w:val="both"/>
        <w:rPr>
          <w:szCs w:val="28"/>
        </w:rPr>
      </w:pPr>
      <w:r w:rsidRPr="00C42CF0">
        <w:rPr>
          <w:szCs w:val="28"/>
        </w:rPr>
        <w:t xml:space="preserve">3.2.1.  Использовать собственные материальные ресурсы и финансовые средства для осуществления переданных полномочий в случаях и порядке, предусмотренных </w:t>
      </w:r>
      <w:r>
        <w:rPr>
          <w:szCs w:val="28"/>
        </w:rPr>
        <w:t>законодательством РФ.</w:t>
      </w:r>
    </w:p>
    <w:p w:rsidR="00FA1E28" w:rsidRPr="00C42CF0" w:rsidRDefault="00FA1E28" w:rsidP="002E3324">
      <w:pPr>
        <w:autoSpaceDE w:val="0"/>
        <w:autoSpaceDN w:val="0"/>
        <w:adjustRightInd w:val="0"/>
        <w:ind w:right="-82" w:firstLine="567"/>
        <w:jc w:val="both"/>
        <w:rPr>
          <w:b/>
          <w:bCs/>
          <w:spacing w:val="-1"/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1"/>
          <w:szCs w:val="28"/>
        </w:rPr>
      </w:pPr>
      <w:r w:rsidRPr="00C42CF0">
        <w:rPr>
          <w:b/>
          <w:bCs/>
          <w:spacing w:val="-1"/>
          <w:szCs w:val="28"/>
        </w:rPr>
        <w:t>4 . Ответственность сторон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pacing w:val="-1"/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ind w:left="567"/>
        <w:jc w:val="both"/>
        <w:rPr>
          <w:bCs/>
          <w:spacing w:val="-2"/>
          <w:szCs w:val="28"/>
        </w:rPr>
      </w:pPr>
      <w:r w:rsidRPr="00C42CF0">
        <w:rPr>
          <w:szCs w:val="28"/>
        </w:rPr>
        <w:t xml:space="preserve">4.1.Администрация   </w:t>
      </w:r>
      <w:r>
        <w:rPr>
          <w:szCs w:val="28"/>
        </w:rPr>
        <w:t>поселения</w:t>
      </w:r>
      <w:r w:rsidRPr="00C42CF0">
        <w:rPr>
          <w:szCs w:val="28"/>
        </w:rPr>
        <w:t xml:space="preserve">   несет   ответственность   за   неисполнение   и   (или) ненадлежащее </w:t>
      </w:r>
      <w:r w:rsidRPr="00C42CF0">
        <w:rPr>
          <w:spacing w:val="-2"/>
          <w:szCs w:val="28"/>
        </w:rPr>
        <w:t>исполнение    полномочий,    указанных    в    пункте</w:t>
      </w:r>
      <w:r>
        <w:rPr>
          <w:spacing w:val="-2"/>
          <w:szCs w:val="28"/>
        </w:rPr>
        <w:t xml:space="preserve"> </w:t>
      </w:r>
      <w:r w:rsidRPr="00C42CF0">
        <w:rPr>
          <w:spacing w:val="16"/>
          <w:szCs w:val="28"/>
        </w:rPr>
        <w:t>1.1.</w:t>
      </w:r>
      <w:r>
        <w:rPr>
          <w:spacing w:val="16"/>
          <w:szCs w:val="28"/>
        </w:rPr>
        <w:t xml:space="preserve"> </w:t>
      </w:r>
      <w:r w:rsidRPr="00C42CF0">
        <w:rPr>
          <w:spacing w:val="-2"/>
          <w:szCs w:val="28"/>
        </w:rPr>
        <w:t xml:space="preserve">настоящего Соглашения, в соответствии </w:t>
      </w:r>
      <w:r w:rsidRPr="00C42CF0">
        <w:rPr>
          <w:bCs/>
          <w:spacing w:val="-2"/>
          <w:szCs w:val="28"/>
        </w:rPr>
        <w:t xml:space="preserve">с </w:t>
      </w:r>
      <w:r w:rsidRPr="00C42CF0">
        <w:rPr>
          <w:spacing w:val="5"/>
          <w:szCs w:val="28"/>
        </w:rPr>
        <w:t>законодательством Российской Федерации и законодательством Удмуртской Республики</w:t>
      </w:r>
      <w:r w:rsidRPr="00C42CF0">
        <w:rPr>
          <w:spacing w:val="-1"/>
          <w:szCs w:val="28"/>
        </w:rPr>
        <w:t>.</w:t>
      </w:r>
    </w:p>
    <w:p w:rsidR="00FA1E28" w:rsidRPr="00C42CF0" w:rsidRDefault="00FA1E28" w:rsidP="009C524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567"/>
        <w:jc w:val="both"/>
        <w:rPr>
          <w:spacing w:val="-4"/>
          <w:szCs w:val="28"/>
        </w:rPr>
      </w:pPr>
      <w:r w:rsidRPr="00C42CF0">
        <w:rPr>
          <w:spacing w:val="-4"/>
          <w:szCs w:val="28"/>
        </w:rPr>
        <w:t>4.2. Администрация района  не несет ответственность:</w:t>
      </w:r>
    </w:p>
    <w:p w:rsidR="00FA1E28" w:rsidRPr="00C42CF0" w:rsidRDefault="00FA1E28" w:rsidP="009C5242">
      <w:pPr>
        <w:ind w:right="-82" w:firstLine="567"/>
        <w:jc w:val="both"/>
        <w:rPr>
          <w:szCs w:val="28"/>
        </w:rPr>
      </w:pPr>
      <w:r w:rsidRPr="00C42CF0">
        <w:rPr>
          <w:szCs w:val="28"/>
        </w:rPr>
        <w:t>4.2.1. По обязательствам поселения</w:t>
      </w:r>
      <w:r>
        <w:rPr>
          <w:szCs w:val="28"/>
        </w:rPr>
        <w:t>.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22" w:firstLine="567"/>
        <w:jc w:val="both"/>
        <w:rPr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2"/>
          <w:szCs w:val="28"/>
        </w:rPr>
      </w:pPr>
      <w:r w:rsidRPr="00C42CF0">
        <w:rPr>
          <w:b/>
          <w:spacing w:val="2"/>
          <w:szCs w:val="28"/>
        </w:rPr>
        <w:t xml:space="preserve">5. </w:t>
      </w:r>
      <w:r w:rsidRPr="00C42CF0">
        <w:rPr>
          <w:b/>
          <w:bCs/>
          <w:spacing w:val="2"/>
          <w:szCs w:val="28"/>
        </w:rPr>
        <w:t xml:space="preserve">Вступление </w:t>
      </w:r>
      <w:r w:rsidRPr="00C42CF0">
        <w:rPr>
          <w:b/>
          <w:spacing w:val="2"/>
          <w:szCs w:val="28"/>
        </w:rPr>
        <w:t xml:space="preserve">Соглашения </w:t>
      </w:r>
      <w:r w:rsidRPr="00C42CF0">
        <w:rPr>
          <w:b/>
          <w:bCs/>
          <w:spacing w:val="2"/>
          <w:szCs w:val="28"/>
        </w:rPr>
        <w:t xml:space="preserve">в силу, срок </w:t>
      </w:r>
      <w:r w:rsidRPr="00C42CF0">
        <w:rPr>
          <w:b/>
          <w:spacing w:val="2"/>
          <w:szCs w:val="28"/>
        </w:rPr>
        <w:t xml:space="preserve">действия </w:t>
      </w:r>
      <w:r w:rsidRPr="00C42CF0">
        <w:rPr>
          <w:b/>
          <w:bCs/>
          <w:spacing w:val="2"/>
          <w:szCs w:val="28"/>
        </w:rPr>
        <w:t>и порядок расторжения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zCs w:val="28"/>
        </w:rPr>
        <w:t>5.1. Настоящее Соглашени</w:t>
      </w:r>
      <w:r>
        <w:rPr>
          <w:szCs w:val="28"/>
        </w:rPr>
        <w:t xml:space="preserve">е вступает в силу с 01 марта </w:t>
      </w:r>
      <w:smartTag w:uri="urn:schemas-microsoft-com:office:smarttags" w:element="metricconverter">
        <w:smartTagPr>
          <w:attr w:name="ProductID" w:val="2020 г"/>
        </w:smartTagPr>
        <w:r>
          <w:rPr>
            <w:szCs w:val="28"/>
          </w:rPr>
          <w:t>2020 г</w:t>
        </w:r>
      </w:smartTag>
      <w:r>
        <w:rPr>
          <w:szCs w:val="28"/>
        </w:rPr>
        <w:t xml:space="preserve">.                             и действует до 31 декабря </w:t>
      </w:r>
      <w:smartTag w:uri="urn:schemas-microsoft-com:office:smarttags" w:element="metricconverter">
        <w:smartTagPr>
          <w:attr w:name="ProductID" w:val="2020 г"/>
        </w:smartTagPr>
        <w:r>
          <w:rPr>
            <w:szCs w:val="28"/>
          </w:rPr>
          <w:t>2020</w:t>
        </w:r>
        <w:r w:rsidRPr="00C42CF0">
          <w:rPr>
            <w:szCs w:val="28"/>
          </w:rPr>
          <w:t xml:space="preserve"> г</w:t>
        </w:r>
      </w:smartTag>
      <w:r w:rsidRPr="00C42CF0">
        <w:rPr>
          <w:szCs w:val="28"/>
        </w:rPr>
        <w:t xml:space="preserve">. 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4"/>
          <w:szCs w:val="28"/>
        </w:rPr>
        <w:t>5.2. Досрочное  расторжение  настоящего Соглашения в целом, либо в отношении отдельных переданных полномочий  осуществляется  по взаимному согласию и оформляется дополнительным соглашением. При не</w:t>
      </w:r>
      <w:r>
        <w:rPr>
          <w:spacing w:val="4"/>
          <w:szCs w:val="28"/>
        </w:rPr>
        <w:t xml:space="preserve"> </w:t>
      </w:r>
      <w:r w:rsidRPr="00C42CF0">
        <w:rPr>
          <w:spacing w:val="4"/>
          <w:szCs w:val="28"/>
        </w:rPr>
        <w:t>достижении согласия заинтересованная сторона вправе обратиться в суд.</w:t>
      </w:r>
    </w:p>
    <w:p w:rsidR="00FA1E28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spacing w:val="-4"/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1"/>
          <w:szCs w:val="28"/>
        </w:rPr>
      </w:pPr>
      <w:r w:rsidRPr="00C42CF0">
        <w:rPr>
          <w:b/>
          <w:spacing w:val="-1"/>
          <w:szCs w:val="28"/>
        </w:rPr>
        <w:t xml:space="preserve">6. </w:t>
      </w:r>
      <w:r w:rsidRPr="00C42CF0">
        <w:rPr>
          <w:b/>
          <w:bCs/>
          <w:spacing w:val="-1"/>
          <w:szCs w:val="28"/>
        </w:rPr>
        <w:t>Заключительные положения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7" w:firstLine="567"/>
        <w:jc w:val="both"/>
        <w:rPr>
          <w:szCs w:val="28"/>
        </w:rPr>
      </w:pPr>
      <w:r w:rsidRPr="00C42CF0">
        <w:rPr>
          <w:szCs w:val="28"/>
        </w:rPr>
        <w:t>6.1. Все споры по настоящему Соглашению разрешаются путем переговоров, а при не</w:t>
      </w:r>
      <w:r>
        <w:rPr>
          <w:szCs w:val="28"/>
        </w:rPr>
        <w:t xml:space="preserve"> </w:t>
      </w:r>
      <w:r w:rsidRPr="00C42CF0">
        <w:rPr>
          <w:szCs w:val="28"/>
        </w:rPr>
        <w:t>достижении согласия в судебном порядке.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C42CF0">
        <w:rPr>
          <w:szCs w:val="28"/>
        </w:rPr>
        <w:t>6.2. Положения, не урегулированные настоящим Соглашением, регулируются действующим законодательством.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right="14" w:firstLine="567"/>
        <w:jc w:val="both"/>
        <w:rPr>
          <w:szCs w:val="28"/>
        </w:rPr>
      </w:pPr>
      <w:r w:rsidRPr="00C42CF0">
        <w:rPr>
          <w:spacing w:val="6"/>
          <w:szCs w:val="28"/>
        </w:rPr>
        <w:t xml:space="preserve">6.3. Любые изменения или дополнения к настоящему Соглашению действительны, если они </w:t>
      </w:r>
      <w:r w:rsidRPr="00C42CF0">
        <w:rPr>
          <w:szCs w:val="28"/>
        </w:rPr>
        <w:t>совершены в письменной форме и подписаны полномочными представителями сторон.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42CF0">
        <w:rPr>
          <w:spacing w:val="14"/>
          <w:szCs w:val="28"/>
        </w:rPr>
        <w:t xml:space="preserve">6.4. Настоящее Соглашение составляется в двух экземплярах, имеющих одинаковую </w:t>
      </w:r>
      <w:r w:rsidRPr="00C42CF0">
        <w:rPr>
          <w:spacing w:val="-1"/>
          <w:szCs w:val="28"/>
        </w:rPr>
        <w:t>юридическую силу, по одному для каждой из сторон.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spacing w:before="238"/>
        <w:ind w:left="2585"/>
        <w:jc w:val="center"/>
        <w:rPr>
          <w:b/>
          <w:bCs/>
          <w:szCs w:val="28"/>
        </w:rPr>
      </w:pPr>
      <w:r w:rsidRPr="00C42CF0">
        <w:rPr>
          <w:b/>
          <w:bCs/>
          <w:szCs w:val="28"/>
        </w:rPr>
        <w:t xml:space="preserve">7. Юридические адреса и </w:t>
      </w:r>
      <w:r>
        <w:rPr>
          <w:b/>
          <w:bCs/>
          <w:szCs w:val="28"/>
        </w:rPr>
        <w:t>подписи сторон</w:t>
      </w:r>
    </w:p>
    <w:p w:rsidR="00FA1E28" w:rsidRPr="00C42CF0" w:rsidRDefault="00FA1E28" w:rsidP="009C5242">
      <w:pPr>
        <w:widowControl w:val="0"/>
        <w:shd w:val="clear" w:color="auto" w:fill="FFFFFF"/>
        <w:autoSpaceDE w:val="0"/>
        <w:autoSpaceDN w:val="0"/>
        <w:adjustRightInd w:val="0"/>
        <w:spacing w:before="238"/>
        <w:ind w:left="2585"/>
        <w:jc w:val="both"/>
        <w:rPr>
          <w:b/>
          <w:bCs/>
          <w:szCs w:val="28"/>
        </w:rPr>
      </w:pPr>
    </w:p>
    <w:tbl>
      <w:tblPr>
        <w:tblW w:w="0" w:type="auto"/>
        <w:jc w:val="center"/>
        <w:tblInd w:w="534" w:type="dxa"/>
        <w:tblLook w:val="00A0"/>
      </w:tblPr>
      <w:tblGrid>
        <w:gridCol w:w="4336"/>
        <w:gridCol w:w="4182"/>
      </w:tblGrid>
      <w:tr w:rsidR="00FA1E28" w:rsidRPr="00C42CF0" w:rsidTr="00B573CF">
        <w:trPr>
          <w:trHeight w:val="5163"/>
          <w:jc w:val="center"/>
        </w:trPr>
        <w:tc>
          <w:tcPr>
            <w:tcW w:w="4336" w:type="dxa"/>
          </w:tcPr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«Администрация района»</w:t>
            </w: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Администрация  муниципального образования «Балезинский район»</w:t>
            </w: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 xml:space="preserve">Глава </w:t>
            </w: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>муниципального образования «Балезинский район»</w:t>
            </w: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_________</w:t>
            </w:r>
            <w:r w:rsidRPr="004D5A97">
              <w:rPr>
                <w:szCs w:val="28"/>
              </w:rPr>
              <w:t xml:space="preserve">  Ю.В. Новойдарский </w:t>
            </w:r>
          </w:p>
          <w:p w:rsidR="00FA1E28" w:rsidRPr="004D5A97" w:rsidRDefault="00FA1E28" w:rsidP="00B10CD9">
            <w:pPr>
              <w:ind w:left="176"/>
              <w:jc w:val="both"/>
              <w:rPr>
                <w:szCs w:val="28"/>
              </w:rPr>
            </w:pPr>
            <w:r w:rsidRPr="004D5A97">
              <w:rPr>
                <w:szCs w:val="28"/>
              </w:rPr>
              <w:t xml:space="preserve"> М.П.</w:t>
            </w:r>
          </w:p>
        </w:tc>
        <w:tc>
          <w:tcPr>
            <w:tcW w:w="4182" w:type="dxa"/>
            <w:tcBorders>
              <w:left w:val="nil"/>
            </w:tcBorders>
            <w:shd w:val="clear" w:color="auto" w:fill="FFFFFF"/>
          </w:tcPr>
          <w:p w:rsidR="00FA1E28" w:rsidRPr="004D5A97" w:rsidRDefault="00FA1E28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«Администрация поселения»</w:t>
            </w: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Администрация  муниципального образования «Кожильское»</w:t>
            </w: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</w:p>
          <w:p w:rsidR="00FA1E28" w:rsidRPr="004D5A97" w:rsidRDefault="00FA1E28" w:rsidP="001D6E8E">
            <w:pPr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 xml:space="preserve">Глава </w:t>
            </w:r>
          </w:p>
          <w:p w:rsidR="00FA1E28" w:rsidRPr="004D5A97" w:rsidRDefault="00FA1E28" w:rsidP="004D5A97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муниципального образования</w:t>
            </w:r>
            <w:r>
              <w:rPr>
                <w:szCs w:val="28"/>
              </w:rPr>
              <w:t xml:space="preserve"> </w:t>
            </w:r>
            <w:r w:rsidRPr="004D5A97">
              <w:rPr>
                <w:szCs w:val="28"/>
              </w:rPr>
              <w:t>«Кожильское»</w:t>
            </w: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</w:p>
          <w:p w:rsidR="00FA1E28" w:rsidRDefault="00FA1E28" w:rsidP="00B10CD9">
            <w:pPr>
              <w:ind w:left="176"/>
              <w:rPr>
                <w:szCs w:val="28"/>
              </w:rPr>
            </w:pPr>
          </w:p>
          <w:p w:rsidR="00FA1E28" w:rsidRDefault="00FA1E28" w:rsidP="00B10CD9">
            <w:pPr>
              <w:ind w:left="176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  <w:r>
              <w:rPr>
                <w:szCs w:val="28"/>
              </w:rPr>
              <w:t>_______</w:t>
            </w:r>
            <w:r w:rsidRPr="004D5A97">
              <w:rPr>
                <w:szCs w:val="28"/>
              </w:rPr>
              <w:t>__А.Н. Головкова</w:t>
            </w:r>
          </w:p>
          <w:p w:rsidR="00FA1E28" w:rsidRPr="004D5A97" w:rsidRDefault="00FA1E28" w:rsidP="00B10CD9">
            <w:pPr>
              <w:ind w:left="176"/>
              <w:rPr>
                <w:szCs w:val="28"/>
              </w:rPr>
            </w:pPr>
            <w:r w:rsidRPr="004D5A97">
              <w:rPr>
                <w:szCs w:val="28"/>
              </w:rPr>
              <w:t>М.П.</w:t>
            </w:r>
          </w:p>
        </w:tc>
      </w:tr>
    </w:tbl>
    <w:p w:rsidR="00FA1E28" w:rsidRDefault="00FA1E28"/>
    <w:sectPr w:rsidR="00FA1E28" w:rsidSect="0062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8005F"/>
    <w:multiLevelType w:val="hybridMultilevel"/>
    <w:tmpl w:val="73027C36"/>
    <w:lvl w:ilvl="0" w:tplc="57CA636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242"/>
    <w:rsid w:val="000047AD"/>
    <w:rsid w:val="000058FC"/>
    <w:rsid w:val="00007425"/>
    <w:rsid w:val="00013230"/>
    <w:rsid w:val="00013D7F"/>
    <w:rsid w:val="00014599"/>
    <w:rsid w:val="00014A71"/>
    <w:rsid w:val="000217DC"/>
    <w:rsid w:val="00025889"/>
    <w:rsid w:val="00025BBB"/>
    <w:rsid w:val="0002708D"/>
    <w:rsid w:val="000335B9"/>
    <w:rsid w:val="00037583"/>
    <w:rsid w:val="000411D1"/>
    <w:rsid w:val="00042A37"/>
    <w:rsid w:val="00042E22"/>
    <w:rsid w:val="000444F5"/>
    <w:rsid w:val="00045D19"/>
    <w:rsid w:val="00047314"/>
    <w:rsid w:val="00047B79"/>
    <w:rsid w:val="00052EBD"/>
    <w:rsid w:val="000532AB"/>
    <w:rsid w:val="000537BB"/>
    <w:rsid w:val="0005499A"/>
    <w:rsid w:val="00056D8A"/>
    <w:rsid w:val="000609F7"/>
    <w:rsid w:val="00061746"/>
    <w:rsid w:val="0006360D"/>
    <w:rsid w:val="000637FE"/>
    <w:rsid w:val="00064129"/>
    <w:rsid w:val="00064776"/>
    <w:rsid w:val="000650BA"/>
    <w:rsid w:val="000658FD"/>
    <w:rsid w:val="000669AB"/>
    <w:rsid w:val="000710B0"/>
    <w:rsid w:val="00071663"/>
    <w:rsid w:val="00071DA3"/>
    <w:rsid w:val="000742FB"/>
    <w:rsid w:val="00076786"/>
    <w:rsid w:val="00077686"/>
    <w:rsid w:val="00081941"/>
    <w:rsid w:val="00083641"/>
    <w:rsid w:val="00086A98"/>
    <w:rsid w:val="0009151C"/>
    <w:rsid w:val="00092EF3"/>
    <w:rsid w:val="00093D76"/>
    <w:rsid w:val="00096A5F"/>
    <w:rsid w:val="000972DA"/>
    <w:rsid w:val="000A15C2"/>
    <w:rsid w:val="000A62A9"/>
    <w:rsid w:val="000A6724"/>
    <w:rsid w:val="000B03B8"/>
    <w:rsid w:val="000B2DEF"/>
    <w:rsid w:val="000B5A67"/>
    <w:rsid w:val="000C0E2A"/>
    <w:rsid w:val="000C1F9F"/>
    <w:rsid w:val="000C299C"/>
    <w:rsid w:val="000C31E6"/>
    <w:rsid w:val="000D04AF"/>
    <w:rsid w:val="000D3630"/>
    <w:rsid w:val="000D6792"/>
    <w:rsid w:val="000D7B97"/>
    <w:rsid w:val="000E0375"/>
    <w:rsid w:val="000E03FC"/>
    <w:rsid w:val="000E25A0"/>
    <w:rsid w:val="000E285C"/>
    <w:rsid w:val="000E35B6"/>
    <w:rsid w:val="000E49FE"/>
    <w:rsid w:val="000E6EA8"/>
    <w:rsid w:val="000E780D"/>
    <w:rsid w:val="000F5B81"/>
    <w:rsid w:val="000F5CAC"/>
    <w:rsid w:val="000F7652"/>
    <w:rsid w:val="00103445"/>
    <w:rsid w:val="00104CB7"/>
    <w:rsid w:val="00105BF1"/>
    <w:rsid w:val="0011080A"/>
    <w:rsid w:val="0011098E"/>
    <w:rsid w:val="00115612"/>
    <w:rsid w:val="0011754F"/>
    <w:rsid w:val="00117FEC"/>
    <w:rsid w:val="001216ED"/>
    <w:rsid w:val="00123B92"/>
    <w:rsid w:val="001248CE"/>
    <w:rsid w:val="00126BDF"/>
    <w:rsid w:val="00130C15"/>
    <w:rsid w:val="0013121B"/>
    <w:rsid w:val="00132EE5"/>
    <w:rsid w:val="00133D3F"/>
    <w:rsid w:val="00136072"/>
    <w:rsid w:val="00140073"/>
    <w:rsid w:val="0014325F"/>
    <w:rsid w:val="00145892"/>
    <w:rsid w:val="001476CF"/>
    <w:rsid w:val="00150314"/>
    <w:rsid w:val="00151CCB"/>
    <w:rsid w:val="00152A92"/>
    <w:rsid w:val="001531B9"/>
    <w:rsid w:val="00153323"/>
    <w:rsid w:val="001541C7"/>
    <w:rsid w:val="00154697"/>
    <w:rsid w:val="00155DB9"/>
    <w:rsid w:val="00160ED6"/>
    <w:rsid w:val="00161D4E"/>
    <w:rsid w:val="00162B0C"/>
    <w:rsid w:val="00166317"/>
    <w:rsid w:val="001669B3"/>
    <w:rsid w:val="00171653"/>
    <w:rsid w:val="0017318D"/>
    <w:rsid w:val="00174923"/>
    <w:rsid w:val="00175B79"/>
    <w:rsid w:val="00175DD0"/>
    <w:rsid w:val="00181BD5"/>
    <w:rsid w:val="00184FA9"/>
    <w:rsid w:val="00185492"/>
    <w:rsid w:val="00187C0C"/>
    <w:rsid w:val="00190EAC"/>
    <w:rsid w:val="00191407"/>
    <w:rsid w:val="001914CA"/>
    <w:rsid w:val="00193B63"/>
    <w:rsid w:val="00194055"/>
    <w:rsid w:val="001946F3"/>
    <w:rsid w:val="00195F7A"/>
    <w:rsid w:val="00196050"/>
    <w:rsid w:val="0019697F"/>
    <w:rsid w:val="001A0B55"/>
    <w:rsid w:val="001A0C65"/>
    <w:rsid w:val="001A0FF1"/>
    <w:rsid w:val="001A2227"/>
    <w:rsid w:val="001A3F4E"/>
    <w:rsid w:val="001B0434"/>
    <w:rsid w:val="001B0CF8"/>
    <w:rsid w:val="001B108D"/>
    <w:rsid w:val="001B2CF7"/>
    <w:rsid w:val="001B4128"/>
    <w:rsid w:val="001C06E6"/>
    <w:rsid w:val="001C3051"/>
    <w:rsid w:val="001C4BA8"/>
    <w:rsid w:val="001C6F77"/>
    <w:rsid w:val="001D1AF7"/>
    <w:rsid w:val="001D2347"/>
    <w:rsid w:val="001D2B8C"/>
    <w:rsid w:val="001D2F40"/>
    <w:rsid w:val="001D316C"/>
    <w:rsid w:val="001D39A6"/>
    <w:rsid w:val="001D6E8E"/>
    <w:rsid w:val="001E016C"/>
    <w:rsid w:val="001E1543"/>
    <w:rsid w:val="001E2E3C"/>
    <w:rsid w:val="001E3957"/>
    <w:rsid w:val="001E6B54"/>
    <w:rsid w:val="001F6E0E"/>
    <w:rsid w:val="001F79DB"/>
    <w:rsid w:val="002006FE"/>
    <w:rsid w:val="002026C4"/>
    <w:rsid w:val="00204A1E"/>
    <w:rsid w:val="00206C82"/>
    <w:rsid w:val="00211D01"/>
    <w:rsid w:val="00213FD3"/>
    <w:rsid w:val="002204D7"/>
    <w:rsid w:val="002208B6"/>
    <w:rsid w:val="00220D7C"/>
    <w:rsid w:val="002210F0"/>
    <w:rsid w:val="002214D8"/>
    <w:rsid w:val="002245F2"/>
    <w:rsid w:val="00225B72"/>
    <w:rsid w:val="00226759"/>
    <w:rsid w:val="00231D57"/>
    <w:rsid w:val="0023460D"/>
    <w:rsid w:val="002414E4"/>
    <w:rsid w:val="00241650"/>
    <w:rsid w:val="00242BFB"/>
    <w:rsid w:val="002436B0"/>
    <w:rsid w:val="00244956"/>
    <w:rsid w:val="00244D49"/>
    <w:rsid w:val="00245136"/>
    <w:rsid w:val="00250CA2"/>
    <w:rsid w:val="002518DF"/>
    <w:rsid w:val="00251B10"/>
    <w:rsid w:val="002534AC"/>
    <w:rsid w:val="002537D8"/>
    <w:rsid w:val="00254806"/>
    <w:rsid w:val="00255872"/>
    <w:rsid w:val="00257475"/>
    <w:rsid w:val="002576DC"/>
    <w:rsid w:val="00261460"/>
    <w:rsid w:val="00261D3B"/>
    <w:rsid w:val="002620B2"/>
    <w:rsid w:val="0026428D"/>
    <w:rsid w:val="00264EFC"/>
    <w:rsid w:val="0026672D"/>
    <w:rsid w:val="00267224"/>
    <w:rsid w:val="002717F1"/>
    <w:rsid w:val="002723FD"/>
    <w:rsid w:val="00273A6A"/>
    <w:rsid w:val="002759D0"/>
    <w:rsid w:val="00277233"/>
    <w:rsid w:val="0028114D"/>
    <w:rsid w:val="00283105"/>
    <w:rsid w:val="002847D3"/>
    <w:rsid w:val="002851DF"/>
    <w:rsid w:val="002857D6"/>
    <w:rsid w:val="00286AD2"/>
    <w:rsid w:val="00290BBD"/>
    <w:rsid w:val="0029135A"/>
    <w:rsid w:val="00292ED6"/>
    <w:rsid w:val="00293552"/>
    <w:rsid w:val="0029698F"/>
    <w:rsid w:val="00297543"/>
    <w:rsid w:val="002975A6"/>
    <w:rsid w:val="002A17BF"/>
    <w:rsid w:val="002A524F"/>
    <w:rsid w:val="002A61FD"/>
    <w:rsid w:val="002B06E7"/>
    <w:rsid w:val="002B2AC0"/>
    <w:rsid w:val="002C1C6A"/>
    <w:rsid w:val="002C2C2B"/>
    <w:rsid w:val="002C3BEA"/>
    <w:rsid w:val="002D0003"/>
    <w:rsid w:val="002D048A"/>
    <w:rsid w:val="002D0830"/>
    <w:rsid w:val="002D14DF"/>
    <w:rsid w:val="002D3D2B"/>
    <w:rsid w:val="002E3324"/>
    <w:rsid w:val="002F0F1F"/>
    <w:rsid w:val="002F13FD"/>
    <w:rsid w:val="002F1E51"/>
    <w:rsid w:val="002F55E1"/>
    <w:rsid w:val="002F6912"/>
    <w:rsid w:val="002F78B7"/>
    <w:rsid w:val="00300D17"/>
    <w:rsid w:val="003015F6"/>
    <w:rsid w:val="00301CAE"/>
    <w:rsid w:val="00303EC4"/>
    <w:rsid w:val="00304F51"/>
    <w:rsid w:val="00305BB4"/>
    <w:rsid w:val="003068DC"/>
    <w:rsid w:val="00306FD7"/>
    <w:rsid w:val="00311523"/>
    <w:rsid w:val="0031165E"/>
    <w:rsid w:val="00312E42"/>
    <w:rsid w:val="003136E7"/>
    <w:rsid w:val="00314573"/>
    <w:rsid w:val="0031508C"/>
    <w:rsid w:val="00315873"/>
    <w:rsid w:val="00316508"/>
    <w:rsid w:val="003214A4"/>
    <w:rsid w:val="00323B59"/>
    <w:rsid w:val="00327A04"/>
    <w:rsid w:val="003314D9"/>
    <w:rsid w:val="00331D93"/>
    <w:rsid w:val="00337F82"/>
    <w:rsid w:val="00340ACB"/>
    <w:rsid w:val="003434C7"/>
    <w:rsid w:val="00343CBA"/>
    <w:rsid w:val="0034520D"/>
    <w:rsid w:val="003452B5"/>
    <w:rsid w:val="003556D1"/>
    <w:rsid w:val="00356633"/>
    <w:rsid w:val="00362CE5"/>
    <w:rsid w:val="00376F3C"/>
    <w:rsid w:val="00377EF2"/>
    <w:rsid w:val="0038041D"/>
    <w:rsid w:val="00380DA0"/>
    <w:rsid w:val="00380EE4"/>
    <w:rsid w:val="00381A57"/>
    <w:rsid w:val="003829B4"/>
    <w:rsid w:val="00382C9A"/>
    <w:rsid w:val="00382D65"/>
    <w:rsid w:val="00384D7D"/>
    <w:rsid w:val="003863E9"/>
    <w:rsid w:val="003871F4"/>
    <w:rsid w:val="00387EE2"/>
    <w:rsid w:val="00387EE8"/>
    <w:rsid w:val="0039037A"/>
    <w:rsid w:val="00390BF4"/>
    <w:rsid w:val="00391601"/>
    <w:rsid w:val="00391DC0"/>
    <w:rsid w:val="003940A7"/>
    <w:rsid w:val="003951CF"/>
    <w:rsid w:val="00395412"/>
    <w:rsid w:val="003A26BE"/>
    <w:rsid w:val="003A2DEE"/>
    <w:rsid w:val="003A3841"/>
    <w:rsid w:val="003A643F"/>
    <w:rsid w:val="003A6FDD"/>
    <w:rsid w:val="003B3240"/>
    <w:rsid w:val="003B3A3C"/>
    <w:rsid w:val="003B4B7C"/>
    <w:rsid w:val="003B53CB"/>
    <w:rsid w:val="003B6087"/>
    <w:rsid w:val="003C5DA4"/>
    <w:rsid w:val="003C641E"/>
    <w:rsid w:val="003C7CDD"/>
    <w:rsid w:val="003D1324"/>
    <w:rsid w:val="003D1957"/>
    <w:rsid w:val="003D5D27"/>
    <w:rsid w:val="003D625E"/>
    <w:rsid w:val="003D725A"/>
    <w:rsid w:val="003E4367"/>
    <w:rsid w:val="003E5325"/>
    <w:rsid w:val="003E6C68"/>
    <w:rsid w:val="003E6EED"/>
    <w:rsid w:val="003F01F2"/>
    <w:rsid w:val="003F0CD3"/>
    <w:rsid w:val="003F18ED"/>
    <w:rsid w:val="003F20E8"/>
    <w:rsid w:val="003F63F2"/>
    <w:rsid w:val="003F7420"/>
    <w:rsid w:val="00400564"/>
    <w:rsid w:val="00401886"/>
    <w:rsid w:val="00402239"/>
    <w:rsid w:val="00402C22"/>
    <w:rsid w:val="004039A6"/>
    <w:rsid w:val="00405671"/>
    <w:rsid w:val="00407524"/>
    <w:rsid w:val="004076A5"/>
    <w:rsid w:val="00410139"/>
    <w:rsid w:val="00410E62"/>
    <w:rsid w:val="00414023"/>
    <w:rsid w:val="00414C7F"/>
    <w:rsid w:val="00416F28"/>
    <w:rsid w:val="00423ACC"/>
    <w:rsid w:val="00424FDD"/>
    <w:rsid w:val="00425B48"/>
    <w:rsid w:val="00433856"/>
    <w:rsid w:val="00434B02"/>
    <w:rsid w:val="00435FB5"/>
    <w:rsid w:val="0044250B"/>
    <w:rsid w:val="00445361"/>
    <w:rsid w:val="00450D46"/>
    <w:rsid w:val="00450FDD"/>
    <w:rsid w:val="00453289"/>
    <w:rsid w:val="004557D7"/>
    <w:rsid w:val="00460E6B"/>
    <w:rsid w:val="00463914"/>
    <w:rsid w:val="00472859"/>
    <w:rsid w:val="004751C4"/>
    <w:rsid w:val="004753C6"/>
    <w:rsid w:val="00480DB9"/>
    <w:rsid w:val="004814E2"/>
    <w:rsid w:val="00481D56"/>
    <w:rsid w:val="00482221"/>
    <w:rsid w:val="0048773C"/>
    <w:rsid w:val="004905B2"/>
    <w:rsid w:val="00490957"/>
    <w:rsid w:val="00490990"/>
    <w:rsid w:val="00493529"/>
    <w:rsid w:val="0049410C"/>
    <w:rsid w:val="004975F3"/>
    <w:rsid w:val="004A216B"/>
    <w:rsid w:val="004A2685"/>
    <w:rsid w:val="004A3CE7"/>
    <w:rsid w:val="004A3FD4"/>
    <w:rsid w:val="004A577F"/>
    <w:rsid w:val="004A5A09"/>
    <w:rsid w:val="004A7A59"/>
    <w:rsid w:val="004B01C5"/>
    <w:rsid w:val="004B0B52"/>
    <w:rsid w:val="004B1CA8"/>
    <w:rsid w:val="004B394A"/>
    <w:rsid w:val="004B4B9C"/>
    <w:rsid w:val="004B64C0"/>
    <w:rsid w:val="004B66A4"/>
    <w:rsid w:val="004B69CE"/>
    <w:rsid w:val="004B6B59"/>
    <w:rsid w:val="004B7FBB"/>
    <w:rsid w:val="004C1D60"/>
    <w:rsid w:val="004C2074"/>
    <w:rsid w:val="004C43C6"/>
    <w:rsid w:val="004C677C"/>
    <w:rsid w:val="004C68CF"/>
    <w:rsid w:val="004C6E86"/>
    <w:rsid w:val="004D276C"/>
    <w:rsid w:val="004D5A97"/>
    <w:rsid w:val="004D65AB"/>
    <w:rsid w:val="004E0F43"/>
    <w:rsid w:val="004E4BAA"/>
    <w:rsid w:val="004E4FEF"/>
    <w:rsid w:val="004E61C7"/>
    <w:rsid w:val="004E66F6"/>
    <w:rsid w:val="004E6937"/>
    <w:rsid w:val="004E6C01"/>
    <w:rsid w:val="004F2F40"/>
    <w:rsid w:val="004F3981"/>
    <w:rsid w:val="004F419B"/>
    <w:rsid w:val="004F5F9A"/>
    <w:rsid w:val="005029E6"/>
    <w:rsid w:val="00503983"/>
    <w:rsid w:val="0050565A"/>
    <w:rsid w:val="0050737D"/>
    <w:rsid w:val="0051216A"/>
    <w:rsid w:val="00513828"/>
    <w:rsid w:val="00515F2C"/>
    <w:rsid w:val="00517D65"/>
    <w:rsid w:val="00520524"/>
    <w:rsid w:val="00521A4A"/>
    <w:rsid w:val="00522C81"/>
    <w:rsid w:val="00524572"/>
    <w:rsid w:val="00524A21"/>
    <w:rsid w:val="00525892"/>
    <w:rsid w:val="00530519"/>
    <w:rsid w:val="00531E45"/>
    <w:rsid w:val="00533858"/>
    <w:rsid w:val="00533A6D"/>
    <w:rsid w:val="00537816"/>
    <w:rsid w:val="00540277"/>
    <w:rsid w:val="005463BC"/>
    <w:rsid w:val="00553D37"/>
    <w:rsid w:val="00554EF3"/>
    <w:rsid w:val="00554F32"/>
    <w:rsid w:val="00555026"/>
    <w:rsid w:val="00555760"/>
    <w:rsid w:val="005564CD"/>
    <w:rsid w:val="00557D14"/>
    <w:rsid w:val="00557D38"/>
    <w:rsid w:val="00561A7F"/>
    <w:rsid w:val="00562F21"/>
    <w:rsid w:val="00562FD3"/>
    <w:rsid w:val="00563550"/>
    <w:rsid w:val="00565F95"/>
    <w:rsid w:val="0056632B"/>
    <w:rsid w:val="005663FB"/>
    <w:rsid w:val="00566702"/>
    <w:rsid w:val="00566F38"/>
    <w:rsid w:val="0056749F"/>
    <w:rsid w:val="00572384"/>
    <w:rsid w:val="00580480"/>
    <w:rsid w:val="00581B2C"/>
    <w:rsid w:val="00581F80"/>
    <w:rsid w:val="00582DB1"/>
    <w:rsid w:val="0058461C"/>
    <w:rsid w:val="005901E4"/>
    <w:rsid w:val="0059189F"/>
    <w:rsid w:val="005920AA"/>
    <w:rsid w:val="005922DA"/>
    <w:rsid w:val="00593279"/>
    <w:rsid w:val="00593B12"/>
    <w:rsid w:val="00593B8F"/>
    <w:rsid w:val="0059452B"/>
    <w:rsid w:val="00596251"/>
    <w:rsid w:val="005A196C"/>
    <w:rsid w:val="005A29B4"/>
    <w:rsid w:val="005A47A4"/>
    <w:rsid w:val="005A4F76"/>
    <w:rsid w:val="005A59BB"/>
    <w:rsid w:val="005A73A5"/>
    <w:rsid w:val="005A7504"/>
    <w:rsid w:val="005A7643"/>
    <w:rsid w:val="005B18EB"/>
    <w:rsid w:val="005B2807"/>
    <w:rsid w:val="005C0E07"/>
    <w:rsid w:val="005C2700"/>
    <w:rsid w:val="005C6F24"/>
    <w:rsid w:val="005D35B3"/>
    <w:rsid w:val="005D494E"/>
    <w:rsid w:val="005D7835"/>
    <w:rsid w:val="005E1FC4"/>
    <w:rsid w:val="005E2499"/>
    <w:rsid w:val="005E25C8"/>
    <w:rsid w:val="005E610A"/>
    <w:rsid w:val="005F3FE6"/>
    <w:rsid w:val="005F5305"/>
    <w:rsid w:val="005F775D"/>
    <w:rsid w:val="00602AD3"/>
    <w:rsid w:val="00603398"/>
    <w:rsid w:val="00605CA9"/>
    <w:rsid w:val="0060644B"/>
    <w:rsid w:val="00606872"/>
    <w:rsid w:val="0061246B"/>
    <w:rsid w:val="00614CB8"/>
    <w:rsid w:val="00617B75"/>
    <w:rsid w:val="0062284F"/>
    <w:rsid w:val="00623D35"/>
    <w:rsid w:val="006240CF"/>
    <w:rsid w:val="00625FB5"/>
    <w:rsid w:val="0062616A"/>
    <w:rsid w:val="00626D9F"/>
    <w:rsid w:val="0063026E"/>
    <w:rsid w:val="00632E94"/>
    <w:rsid w:val="00633D8F"/>
    <w:rsid w:val="00636DC0"/>
    <w:rsid w:val="00640DFF"/>
    <w:rsid w:val="00641B82"/>
    <w:rsid w:val="00641C33"/>
    <w:rsid w:val="00642962"/>
    <w:rsid w:val="00642EF6"/>
    <w:rsid w:val="00642F00"/>
    <w:rsid w:val="006464AA"/>
    <w:rsid w:val="0065313E"/>
    <w:rsid w:val="006573FD"/>
    <w:rsid w:val="006600CB"/>
    <w:rsid w:val="006634D7"/>
    <w:rsid w:val="00665FC7"/>
    <w:rsid w:val="006678F0"/>
    <w:rsid w:val="00673D4D"/>
    <w:rsid w:val="00674D20"/>
    <w:rsid w:val="00675809"/>
    <w:rsid w:val="0067611D"/>
    <w:rsid w:val="00676A4E"/>
    <w:rsid w:val="006844D3"/>
    <w:rsid w:val="00685973"/>
    <w:rsid w:val="00685BA3"/>
    <w:rsid w:val="00685E0F"/>
    <w:rsid w:val="00685E44"/>
    <w:rsid w:val="00687165"/>
    <w:rsid w:val="00692BC2"/>
    <w:rsid w:val="006A071F"/>
    <w:rsid w:val="006A32F3"/>
    <w:rsid w:val="006A3BE7"/>
    <w:rsid w:val="006A4201"/>
    <w:rsid w:val="006A4CCF"/>
    <w:rsid w:val="006A5A71"/>
    <w:rsid w:val="006A6C0A"/>
    <w:rsid w:val="006C123F"/>
    <w:rsid w:val="006C19BC"/>
    <w:rsid w:val="006C1E5D"/>
    <w:rsid w:val="006C3F03"/>
    <w:rsid w:val="006C5BAA"/>
    <w:rsid w:val="006D0C04"/>
    <w:rsid w:val="006D542D"/>
    <w:rsid w:val="006D5BE2"/>
    <w:rsid w:val="006D610C"/>
    <w:rsid w:val="006E03E3"/>
    <w:rsid w:val="006E0BFF"/>
    <w:rsid w:val="006E241A"/>
    <w:rsid w:val="006E2D09"/>
    <w:rsid w:val="006E2E3A"/>
    <w:rsid w:val="006E4242"/>
    <w:rsid w:val="006E7DBC"/>
    <w:rsid w:val="006F070A"/>
    <w:rsid w:val="006F19A4"/>
    <w:rsid w:val="006F2F63"/>
    <w:rsid w:val="006F2FAE"/>
    <w:rsid w:val="006F5370"/>
    <w:rsid w:val="006F7EB9"/>
    <w:rsid w:val="007013F5"/>
    <w:rsid w:val="00701874"/>
    <w:rsid w:val="00701C1A"/>
    <w:rsid w:val="00701D26"/>
    <w:rsid w:val="00703BF1"/>
    <w:rsid w:val="00704D6A"/>
    <w:rsid w:val="007106A4"/>
    <w:rsid w:val="00714CD5"/>
    <w:rsid w:val="007158F8"/>
    <w:rsid w:val="007209A6"/>
    <w:rsid w:val="007217BA"/>
    <w:rsid w:val="00721BF0"/>
    <w:rsid w:val="00723D19"/>
    <w:rsid w:val="00723E4E"/>
    <w:rsid w:val="007251F1"/>
    <w:rsid w:val="0073096E"/>
    <w:rsid w:val="007318DB"/>
    <w:rsid w:val="00734144"/>
    <w:rsid w:val="00734E0B"/>
    <w:rsid w:val="00736AF2"/>
    <w:rsid w:val="00742111"/>
    <w:rsid w:val="0074299A"/>
    <w:rsid w:val="00743082"/>
    <w:rsid w:val="007435FD"/>
    <w:rsid w:val="007445D4"/>
    <w:rsid w:val="007449B1"/>
    <w:rsid w:val="007452A7"/>
    <w:rsid w:val="007452FA"/>
    <w:rsid w:val="0074666F"/>
    <w:rsid w:val="0074748A"/>
    <w:rsid w:val="00751601"/>
    <w:rsid w:val="00752E3A"/>
    <w:rsid w:val="0075762D"/>
    <w:rsid w:val="00760316"/>
    <w:rsid w:val="00760A62"/>
    <w:rsid w:val="00761880"/>
    <w:rsid w:val="00764FE7"/>
    <w:rsid w:val="00773FD5"/>
    <w:rsid w:val="00774007"/>
    <w:rsid w:val="00775558"/>
    <w:rsid w:val="007776FB"/>
    <w:rsid w:val="00783393"/>
    <w:rsid w:val="0078545D"/>
    <w:rsid w:val="007879FC"/>
    <w:rsid w:val="00790685"/>
    <w:rsid w:val="007927EE"/>
    <w:rsid w:val="007946A5"/>
    <w:rsid w:val="007A0334"/>
    <w:rsid w:val="007A0727"/>
    <w:rsid w:val="007A3B8F"/>
    <w:rsid w:val="007A50A4"/>
    <w:rsid w:val="007A661D"/>
    <w:rsid w:val="007B0691"/>
    <w:rsid w:val="007B1CFD"/>
    <w:rsid w:val="007B3EE0"/>
    <w:rsid w:val="007C0566"/>
    <w:rsid w:val="007C2836"/>
    <w:rsid w:val="007C6579"/>
    <w:rsid w:val="007C75AD"/>
    <w:rsid w:val="007D0949"/>
    <w:rsid w:val="007D4EC7"/>
    <w:rsid w:val="007D5660"/>
    <w:rsid w:val="007D69EF"/>
    <w:rsid w:val="007D782F"/>
    <w:rsid w:val="007E2A08"/>
    <w:rsid w:val="007E2E3F"/>
    <w:rsid w:val="007E38E0"/>
    <w:rsid w:val="007E53B5"/>
    <w:rsid w:val="007E5482"/>
    <w:rsid w:val="007E6323"/>
    <w:rsid w:val="007E75DF"/>
    <w:rsid w:val="007E7F6E"/>
    <w:rsid w:val="007F02BB"/>
    <w:rsid w:val="007F1D82"/>
    <w:rsid w:val="0080393A"/>
    <w:rsid w:val="008045F9"/>
    <w:rsid w:val="00805F60"/>
    <w:rsid w:val="008066F9"/>
    <w:rsid w:val="008130E6"/>
    <w:rsid w:val="00813D02"/>
    <w:rsid w:val="008155AF"/>
    <w:rsid w:val="00817E21"/>
    <w:rsid w:val="00820371"/>
    <w:rsid w:val="008252B4"/>
    <w:rsid w:val="00826658"/>
    <w:rsid w:val="00826D93"/>
    <w:rsid w:val="008308D7"/>
    <w:rsid w:val="0083408C"/>
    <w:rsid w:val="00837AE3"/>
    <w:rsid w:val="0084233F"/>
    <w:rsid w:val="00843FF8"/>
    <w:rsid w:val="00844817"/>
    <w:rsid w:val="0084652E"/>
    <w:rsid w:val="008506EB"/>
    <w:rsid w:val="00852653"/>
    <w:rsid w:val="00852732"/>
    <w:rsid w:val="00852B96"/>
    <w:rsid w:val="008540F5"/>
    <w:rsid w:val="008608D0"/>
    <w:rsid w:val="00860F0A"/>
    <w:rsid w:val="00862BDD"/>
    <w:rsid w:val="0086681A"/>
    <w:rsid w:val="00867D02"/>
    <w:rsid w:val="0087024B"/>
    <w:rsid w:val="00870370"/>
    <w:rsid w:val="0087039E"/>
    <w:rsid w:val="008726F5"/>
    <w:rsid w:val="00875773"/>
    <w:rsid w:val="00880A84"/>
    <w:rsid w:val="00882E28"/>
    <w:rsid w:val="00883A25"/>
    <w:rsid w:val="008848BF"/>
    <w:rsid w:val="00887E06"/>
    <w:rsid w:val="00893B5A"/>
    <w:rsid w:val="00896770"/>
    <w:rsid w:val="008A17BE"/>
    <w:rsid w:val="008A1ED2"/>
    <w:rsid w:val="008A28AA"/>
    <w:rsid w:val="008A3239"/>
    <w:rsid w:val="008A5172"/>
    <w:rsid w:val="008A76EF"/>
    <w:rsid w:val="008B5E63"/>
    <w:rsid w:val="008C34D5"/>
    <w:rsid w:val="008C4C1E"/>
    <w:rsid w:val="008C50AC"/>
    <w:rsid w:val="008C633D"/>
    <w:rsid w:val="008D12C8"/>
    <w:rsid w:val="008D1FFD"/>
    <w:rsid w:val="008D4441"/>
    <w:rsid w:val="008D4FF4"/>
    <w:rsid w:val="008D5EA1"/>
    <w:rsid w:val="008D652E"/>
    <w:rsid w:val="008E4D58"/>
    <w:rsid w:val="008E7211"/>
    <w:rsid w:val="008F1C91"/>
    <w:rsid w:val="008F207A"/>
    <w:rsid w:val="008F45B8"/>
    <w:rsid w:val="008F5A28"/>
    <w:rsid w:val="008F694F"/>
    <w:rsid w:val="008F7114"/>
    <w:rsid w:val="008F7B76"/>
    <w:rsid w:val="008F7FC9"/>
    <w:rsid w:val="00901A7E"/>
    <w:rsid w:val="00901DA9"/>
    <w:rsid w:val="009028A6"/>
    <w:rsid w:val="00903F65"/>
    <w:rsid w:val="00904EAD"/>
    <w:rsid w:val="009142BC"/>
    <w:rsid w:val="0092116A"/>
    <w:rsid w:val="00921A59"/>
    <w:rsid w:val="00921E55"/>
    <w:rsid w:val="00922D68"/>
    <w:rsid w:val="00923892"/>
    <w:rsid w:val="00931C1B"/>
    <w:rsid w:val="0093217C"/>
    <w:rsid w:val="009345FE"/>
    <w:rsid w:val="009352CC"/>
    <w:rsid w:val="00937FE4"/>
    <w:rsid w:val="00940B08"/>
    <w:rsid w:val="00940DA9"/>
    <w:rsid w:val="00944B04"/>
    <w:rsid w:val="0094513F"/>
    <w:rsid w:val="00945250"/>
    <w:rsid w:val="009458B6"/>
    <w:rsid w:val="00947D73"/>
    <w:rsid w:val="00950690"/>
    <w:rsid w:val="009519A6"/>
    <w:rsid w:val="0095308B"/>
    <w:rsid w:val="00953DF9"/>
    <w:rsid w:val="00954AD5"/>
    <w:rsid w:val="00954E5F"/>
    <w:rsid w:val="009644A1"/>
    <w:rsid w:val="0096658D"/>
    <w:rsid w:val="00966850"/>
    <w:rsid w:val="0097065D"/>
    <w:rsid w:val="009734A9"/>
    <w:rsid w:val="0097376D"/>
    <w:rsid w:val="009771C2"/>
    <w:rsid w:val="00977C6C"/>
    <w:rsid w:val="00981538"/>
    <w:rsid w:val="009840BB"/>
    <w:rsid w:val="009853CD"/>
    <w:rsid w:val="00986753"/>
    <w:rsid w:val="00987A16"/>
    <w:rsid w:val="00993C62"/>
    <w:rsid w:val="009946AD"/>
    <w:rsid w:val="00997254"/>
    <w:rsid w:val="00997DA4"/>
    <w:rsid w:val="009A0232"/>
    <w:rsid w:val="009A3B23"/>
    <w:rsid w:val="009A4582"/>
    <w:rsid w:val="009B1EE8"/>
    <w:rsid w:val="009B38F8"/>
    <w:rsid w:val="009B5858"/>
    <w:rsid w:val="009B6A14"/>
    <w:rsid w:val="009B7406"/>
    <w:rsid w:val="009C1541"/>
    <w:rsid w:val="009C1D7C"/>
    <w:rsid w:val="009C5242"/>
    <w:rsid w:val="009C55E7"/>
    <w:rsid w:val="009C5CB0"/>
    <w:rsid w:val="009C67FB"/>
    <w:rsid w:val="009C752B"/>
    <w:rsid w:val="009D2B87"/>
    <w:rsid w:val="009D3D7D"/>
    <w:rsid w:val="009D528E"/>
    <w:rsid w:val="009D6099"/>
    <w:rsid w:val="009E1208"/>
    <w:rsid w:val="009E54F7"/>
    <w:rsid w:val="009E74F6"/>
    <w:rsid w:val="009F334B"/>
    <w:rsid w:val="009F5037"/>
    <w:rsid w:val="009F656A"/>
    <w:rsid w:val="00A00514"/>
    <w:rsid w:val="00A00AEA"/>
    <w:rsid w:val="00A01577"/>
    <w:rsid w:val="00A024F5"/>
    <w:rsid w:val="00A0419C"/>
    <w:rsid w:val="00A05512"/>
    <w:rsid w:val="00A07805"/>
    <w:rsid w:val="00A078CC"/>
    <w:rsid w:val="00A11039"/>
    <w:rsid w:val="00A13EA8"/>
    <w:rsid w:val="00A13F0A"/>
    <w:rsid w:val="00A223C0"/>
    <w:rsid w:val="00A23480"/>
    <w:rsid w:val="00A23668"/>
    <w:rsid w:val="00A23D30"/>
    <w:rsid w:val="00A26FEB"/>
    <w:rsid w:val="00A30E45"/>
    <w:rsid w:val="00A3165A"/>
    <w:rsid w:val="00A32FB4"/>
    <w:rsid w:val="00A335A3"/>
    <w:rsid w:val="00A33879"/>
    <w:rsid w:val="00A338E8"/>
    <w:rsid w:val="00A3433D"/>
    <w:rsid w:val="00A406C3"/>
    <w:rsid w:val="00A409E1"/>
    <w:rsid w:val="00A40DF3"/>
    <w:rsid w:val="00A41E2E"/>
    <w:rsid w:val="00A52746"/>
    <w:rsid w:val="00A52D9D"/>
    <w:rsid w:val="00A54E5E"/>
    <w:rsid w:val="00A57450"/>
    <w:rsid w:val="00A6024F"/>
    <w:rsid w:val="00A6166A"/>
    <w:rsid w:val="00A6192E"/>
    <w:rsid w:val="00A62318"/>
    <w:rsid w:val="00A709BB"/>
    <w:rsid w:val="00A716D8"/>
    <w:rsid w:val="00A7363B"/>
    <w:rsid w:val="00A745B4"/>
    <w:rsid w:val="00A76FAD"/>
    <w:rsid w:val="00A84111"/>
    <w:rsid w:val="00A84C3C"/>
    <w:rsid w:val="00A86F4A"/>
    <w:rsid w:val="00A87DC1"/>
    <w:rsid w:val="00A87F24"/>
    <w:rsid w:val="00A907FD"/>
    <w:rsid w:val="00A94374"/>
    <w:rsid w:val="00A954CC"/>
    <w:rsid w:val="00A9642E"/>
    <w:rsid w:val="00A96F01"/>
    <w:rsid w:val="00AA0C0F"/>
    <w:rsid w:val="00AA0CAD"/>
    <w:rsid w:val="00AA49DA"/>
    <w:rsid w:val="00AA4EEC"/>
    <w:rsid w:val="00AA67A5"/>
    <w:rsid w:val="00AA7D10"/>
    <w:rsid w:val="00AB16B4"/>
    <w:rsid w:val="00AB282D"/>
    <w:rsid w:val="00AB429F"/>
    <w:rsid w:val="00AB4B0D"/>
    <w:rsid w:val="00AB509E"/>
    <w:rsid w:val="00AC0725"/>
    <w:rsid w:val="00AC4048"/>
    <w:rsid w:val="00AC4BC3"/>
    <w:rsid w:val="00AC6279"/>
    <w:rsid w:val="00AC697D"/>
    <w:rsid w:val="00AD06AA"/>
    <w:rsid w:val="00AD2FAA"/>
    <w:rsid w:val="00AD437A"/>
    <w:rsid w:val="00AD4675"/>
    <w:rsid w:val="00AD7512"/>
    <w:rsid w:val="00AD7B32"/>
    <w:rsid w:val="00AE2E6A"/>
    <w:rsid w:val="00AE3B7A"/>
    <w:rsid w:val="00AE3D6B"/>
    <w:rsid w:val="00AE58B7"/>
    <w:rsid w:val="00AF046E"/>
    <w:rsid w:val="00AF32D9"/>
    <w:rsid w:val="00AF356C"/>
    <w:rsid w:val="00AF76E9"/>
    <w:rsid w:val="00B01A32"/>
    <w:rsid w:val="00B01E04"/>
    <w:rsid w:val="00B02E71"/>
    <w:rsid w:val="00B04600"/>
    <w:rsid w:val="00B04B75"/>
    <w:rsid w:val="00B05A81"/>
    <w:rsid w:val="00B05D51"/>
    <w:rsid w:val="00B0743A"/>
    <w:rsid w:val="00B10420"/>
    <w:rsid w:val="00B10CD9"/>
    <w:rsid w:val="00B12277"/>
    <w:rsid w:val="00B161C9"/>
    <w:rsid w:val="00B17199"/>
    <w:rsid w:val="00B1759F"/>
    <w:rsid w:val="00B2176A"/>
    <w:rsid w:val="00B223C5"/>
    <w:rsid w:val="00B2278B"/>
    <w:rsid w:val="00B2533C"/>
    <w:rsid w:val="00B25830"/>
    <w:rsid w:val="00B261A4"/>
    <w:rsid w:val="00B26557"/>
    <w:rsid w:val="00B33A04"/>
    <w:rsid w:val="00B35693"/>
    <w:rsid w:val="00B41F52"/>
    <w:rsid w:val="00B44AD4"/>
    <w:rsid w:val="00B455C9"/>
    <w:rsid w:val="00B469EE"/>
    <w:rsid w:val="00B55B85"/>
    <w:rsid w:val="00B56995"/>
    <w:rsid w:val="00B573CF"/>
    <w:rsid w:val="00B575B4"/>
    <w:rsid w:val="00B57EF9"/>
    <w:rsid w:val="00B60108"/>
    <w:rsid w:val="00B6327B"/>
    <w:rsid w:val="00B64B5D"/>
    <w:rsid w:val="00B66FE5"/>
    <w:rsid w:val="00B70C5B"/>
    <w:rsid w:val="00B81284"/>
    <w:rsid w:val="00B83200"/>
    <w:rsid w:val="00B84F52"/>
    <w:rsid w:val="00B868DC"/>
    <w:rsid w:val="00B90A14"/>
    <w:rsid w:val="00B93EA8"/>
    <w:rsid w:val="00B9574E"/>
    <w:rsid w:val="00B96557"/>
    <w:rsid w:val="00B97696"/>
    <w:rsid w:val="00BA0503"/>
    <w:rsid w:val="00BA0F78"/>
    <w:rsid w:val="00BA45A5"/>
    <w:rsid w:val="00BA5C1C"/>
    <w:rsid w:val="00BA611A"/>
    <w:rsid w:val="00BA7034"/>
    <w:rsid w:val="00BB10B3"/>
    <w:rsid w:val="00BB11D6"/>
    <w:rsid w:val="00BB14FC"/>
    <w:rsid w:val="00BB6EDD"/>
    <w:rsid w:val="00BC0607"/>
    <w:rsid w:val="00BC4A77"/>
    <w:rsid w:val="00BC7830"/>
    <w:rsid w:val="00BD1A34"/>
    <w:rsid w:val="00BD216B"/>
    <w:rsid w:val="00BD2AE3"/>
    <w:rsid w:val="00BD3AA5"/>
    <w:rsid w:val="00BD3B7A"/>
    <w:rsid w:val="00BD436B"/>
    <w:rsid w:val="00BD5436"/>
    <w:rsid w:val="00BD66EB"/>
    <w:rsid w:val="00BE0A40"/>
    <w:rsid w:val="00BE10CF"/>
    <w:rsid w:val="00BE1D50"/>
    <w:rsid w:val="00BE1FEA"/>
    <w:rsid w:val="00BF3FD7"/>
    <w:rsid w:val="00BF4A50"/>
    <w:rsid w:val="00BF6C0D"/>
    <w:rsid w:val="00BF6CC7"/>
    <w:rsid w:val="00BF79F7"/>
    <w:rsid w:val="00C00DD5"/>
    <w:rsid w:val="00C026AC"/>
    <w:rsid w:val="00C10682"/>
    <w:rsid w:val="00C139AF"/>
    <w:rsid w:val="00C1576F"/>
    <w:rsid w:val="00C15BD9"/>
    <w:rsid w:val="00C16621"/>
    <w:rsid w:val="00C20421"/>
    <w:rsid w:val="00C20F6A"/>
    <w:rsid w:val="00C22E4D"/>
    <w:rsid w:val="00C24447"/>
    <w:rsid w:val="00C246C0"/>
    <w:rsid w:val="00C2527D"/>
    <w:rsid w:val="00C25922"/>
    <w:rsid w:val="00C25F3F"/>
    <w:rsid w:val="00C30C60"/>
    <w:rsid w:val="00C310F4"/>
    <w:rsid w:val="00C31954"/>
    <w:rsid w:val="00C3321C"/>
    <w:rsid w:val="00C36248"/>
    <w:rsid w:val="00C36D7C"/>
    <w:rsid w:val="00C37F5F"/>
    <w:rsid w:val="00C42CF0"/>
    <w:rsid w:val="00C44A44"/>
    <w:rsid w:val="00C46C0C"/>
    <w:rsid w:val="00C519F4"/>
    <w:rsid w:val="00C557FA"/>
    <w:rsid w:val="00C65658"/>
    <w:rsid w:val="00C67450"/>
    <w:rsid w:val="00C674AB"/>
    <w:rsid w:val="00C6756D"/>
    <w:rsid w:val="00C67AC9"/>
    <w:rsid w:val="00C70595"/>
    <w:rsid w:val="00C72014"/>
    <w:rsid w:val="00C728A7"/>
    <w:rsid w:val="00C734BA"/>
    <w:rsid w:val="00C746E0"/>
    <w:rsid w:val="00C75489"/>
    <w:rsid w:val="00C757E8"/>
    <w:rsid w:val="00C80FEF"/>
    <w:rsid w:val="00C81666"/>
    <w:rsid w:val="00C8494D"/>
    <w:rsid w:val="00C86BB4"/>
    <w:rsid w:val="00C95CAD"/>
    <w:rsid w:val="00C966AC"/>
    <w:rsid w:val="00C96722"/>
    <w:rsid w:val="00C9724A"/>
    <w:rsid w:val="00C973A4"/>
    <w:rsid w:val="00C97C3E"/>
    <w:rsid w:val="00CA031D"/>
    <w:rsid w:val="00CA0D3A"/>
    <w:rsid w:val="00CA22B5"/>
    <w:rsid w:val="00CA3EE9"/>
    <w:rsid w:val="00CA7B66"/>
    <w:rsid w:val="00CB1019"/>
    <w:rsid w:val="00CB304A"/>
    <w:rsid w:val="00CB3CD2"/>
    <w:rsid w:val="00CB476C"/>
    <w:rsid w:val="00CB6F45"/>
    <w:rsid w:val="00CB78AF"/>
    <w:rsid w:val="00CC1291"/>
    <w:rsid w:val="00CC1C62"/>
    <w:rsid w:val="00CC1DD7"/>
    <w:rsid w:val="00CC20A2"/>
    <w:rsid w:val="00CC7D42"/>
    <w:rsid w:val="00CD03F4"/>
    <w:rsid w:val="00CD178E"/>
    <w:rsid w:val="00CD2BAC"/>
    <w:rsid w:val="00CD2D82"/>
    <w:rsid w:val="00CD499C"/>
    <w:rsid w:val="00CD6DA4"/>
    <w:rsid w:val="00CD74F5"/>
    <w:rsid w:val="00CE0614"/>
    <w:rsid w:val="00CE18C6"/>
    <w:rsid w:val="00CE4AB3"/>
    <w:rsid w:val="00CE53E1"/>
    <w:rsid w:val="00CE7398"/>
    <w:rsid w:val="00CF1536"/>
    <w:rsid w:val="00CF29A6"/>
    <w:rsid w:val="00CF349D"/>
    <w:rsid w:val="00CF5062"/>
    <w:rsid w:val="00CF5CCA"/>
    <w:rsid w:val="00CF5D3E"/>
    <w:rsid w:val="00D023EF"/>
    <w:rsid w:val="00D025B7"/>
    <w:rsid w:val="00D1439A"/>
    <w:rsid w:val="00D155EE"/>
    <w:rsid w:val="00D16DF3"/>
    <w:rsid w:val="00D1761B"/>
    <w:rsid w:val="00D2058D"/>
    <w:rsid w:val="00D2082D"/>
    <w:rsid w:val="00D20CD2"/>
    <w:rsid w:val="00D20EE0"/>
    <w:rsid w:val="00D21440"/>
    <w:rsid w:val="00D245EB"/>
    <w:rsid w:val="00D267DB"/>
    <w:rsid w:val="00D3268A"/>
    <w:rsid w:val="00D34D8F"/>
    <w:rsid w:val="00D36530"/>
    <w:rsid w:val="00D40EF0"/>
    <w:rsid w:val="00D42684"/>
    <w:rsid w:val="00D439BC"/>
    <w:rsid w:val="00D43AAF"/>
    <w:rsid w:val="00D44740"/>
    <w:rsid w:val="00D5151E"/>
    <w:rsid w:val="00D535C2"/>
    <w:rsid w:val="00D542E3"/>
    <w:rsid w:val="00D54B4C"/>
    <w:rsid w:val="00D54FEC"/>
    <w:rsid w:val="00D55834"/>
    <w:rsid w:val="00D654B4"/>
    <w:rsid w:val="00D7082E"/>
    <w:rsid w:val="00D7116A"/>
    <w:rsid w:val="00D73E17"/>
    <w:rsid w:val="00D749A3"/>
    <w:rsid w:val="00D75A6F"/>
    <w:rsid w:val="00D768EC"/>
    <w:rsid w:val="00D77B22"/>
    <w:rsid w:val="00D82557"/>
    <w:rsid w:val="00D825A3"/>
    <w:rsid w:val="00D856B4"/>
    <w:rsid w:val="00D919C4"/>
    <w:rsid w:val="00D91BBF"/>
    <w:rsid w:val="00D921A9"/>
    <w:rsid w:val="00D92791"/>
    <w:rsid w:val="00D9374D"/>
    <w:rsid w:val="00D945D0"/>
    <w:rsid w:val="00D9520A"/>
    <w:rsid w:val="00D95EF8"/>
    <w:rsid w:val="00D9753B"/>
    <w:rsid w:val="00D97649"/>
    <w:rsid w:val="00DA0B61"/>
    <w:rsid w:val="00DA1540"/>
    <w:rsid w:val="00DA607B"/>
    <w:rsid w:val="00DB075F"/>
    <w:rsid w:val="00DB159E"/>
    <w:rsid w:val="00DB59ED"/>
    <w:rsid w:val="00DB6A01"/>
    <w:rsid w:val="00DC1D27"/>
    <w:rsid w:val="00DC34DE"/>
    <w:rsid w:val="00DC36D1"/>
    <w:rsid w:val="00DC5219"/>
    <w:rsid w:val="00DC7EEC"/>
    <w:rsid w:val="00DD2E25"/>
    <w:rsid w:val="00DD3C3F"/>
    <w:rsid w:val="00DD597C"/>
    <w:rsid w:val="00DD77C8"/>
    <w:rsid w:val="00DE6193"/>
    <w:rsid w:val="00DE7D77"/>
    <w:rsid w:val="00DE7DA3"/>
    <w:rsid w:val="00DF0CEE"/>
    <w:rsid w:val="00DF1B6A"/>
    <w:rsid w:val="00DF1E3D"/>
    <w:rsid w:val="00DF241F"/>
    <w:rsid w:val="00DF310A"/>
    <w:rsid w:val="00E00106"/>
    <w:rsid w:val="00E0110A"/>
    <w:rsid w:val="00E060ED"/>
    <w:rsid w:val="00E06EB2"/>
    <w:rsid w:val="00E0781C"/>
    <w:rsid w:val="00E07923"/>
    <w:rsid w:val="00E10229"/>
    <w:rsid w:val="00E11EDA"/>
    <w:rsid w:val="00E14F85"/>
    <w:rsid w:val="00E16492"/>
    <w:rsid w:val="00E1651D"/>
    <w:rsid w:val="00E22174"/>
    <w:rsid w:val="00E2228C"/>
    <w:rsid w:val="00E23611"/>
    <w:rsid w:val="00E23B00"/>
    <w:rsid w:val="00E25412"/>
    <w:rsid w:val="00E25F2D"/>
    <w:rsid w:val="00E27D79"/>
    <w:rsid w:val="00E30A67"/>
    <w:rsid w:val="00E31201"/>
    <w:rsid w:val="00E31330"/>
    <w:rsid w:val="00E31820"/>
    <w:rsid w:val="00E32DE9"/>
    <w:rsid w:val="00E3407C"/>
    <w:rsid w:val="00E37246"/>
    <w:rsid w:val="00E401C3"/>
    <w:rsid w:val="00E458BF"/>
    <w:rsid w:val="00E5406A"/>
    <w:rsid w:val="00E55A37"/>
    <w:rsid w:val="00E56DEE"/>
    <w:rsid w:val="00E56F71"/>
    <w:rsid w:val="00E60034"/>
    <w:rsid w:val="00E621E5"/>
    <w:rsid w:val="00E62624"/>
    <w:rsid w:val="00E74F08"/>
    <w:rsid w:val="00E77428"/>
    <w:rsid w:val="00E77488"/>
    <w:rsid w:val="00E80AE8"/>
    <w:rsid w:val="00E8123D"/>
    <w:rsid w:val="00E821F4"/>
    <w:rsid w:val="00E82E37"/>
    <w:rsid w:val="00E832D7"/>
    <w:rsid w:val="00E838B7"/>
    <w:rsid w:val="00E83F9A"/>
    <w:rsid w:val="00E850A0"/>
    <w:rsid w:val="00E85F53"/>
    <w:rsid w:val="00E90DF3"/>
    <w:rsid w:val="00E911CF"/>
    <w:rsid w:val="00E96193"/>
    <w:rsid w:val="00E9732A"/>
    <w:rsid w:val="00EA0DA8"/>
    <w:rsid w:val="00EA2E5A"/>
    <w:rsid w:val="00EA2EF6"/>
    <w:rsid w:val="00EB12D5"/>
    <w:rsid w:val="00EB256A"/>
    <w:rsid w:val="00EB3C6F"/>
    <w:rsid w:val="00EB48D3"/>
    <w:rsid w:val="00EB4A4D"/>
    <w:rsid w:val="00EB5038"/>
    <w:rsid w:val="00EB77D1"/>
    <w:rsid w:val="00EC2095"/>
    <w:rsid w:val="00EC25D7"/>
    <w:rsid w:val="00EC5BDB"/>
    <w:rsid w:val="00EC5C9D"/>
    <w:rsid w:val="00ED06FF"/>
    <w:rsid w:val="00ED22F9"/>
    <w:rsid w:val="00ED3858"/>
    <w:rsid w:val="00ED39D8"/>
    <w:rsid w:val="00ED3B32"/>
    <w:rsid w:val="00ED4178"/>
    <w:rsid w:val="00ED5FEF"/>
    <w:rsid w:val="00ED68C7"/>
    <w:rsid w:val="00EE4E36"/>
    <w:rsid w:val="00EE60F9"/>
    <w:rsid w:val="00EE6E42"/>
    <w:rsid w:val="00EE72D0"/>
    <w:rsid w:val="00EF758D"/>
    <w:rsid w:val="00F001B5"/>
    <w:rsid w:val="00F03811"/>
    <w:rsid w:val="00F061E2"/>
    <w:rsid w:val="00F06761"/>
    <w:rsid w:val="00F06D69"/>
    <w:rsid w:val="00F12876"/>
    <w:rsid w:val="00F12D67"/>
    <w:rsid w:val="00F13AD2"/>
    <w:rsid w:val="00F15D06"/>
    <w:rsid w:val="00F15F46"/>
    <w:rsid w:val="00F16AAA"/>
    <w:rsid w:val="00F171E6"/>
    <w:rsid w:val="00F20051"/>
    <w:rsid w:val="00F21C1F"/>
    <w:rsid w:val="00F23CE9"/>
    <w:rsid w:val="00F27C83"/>
    <w:rsid w:val="00F36889"/>
    <w:rsid w:val="00F42069"/>
    <w:rsid w:val="00F448CB"/>
    <w:rsid w:val="00F45E94"/>
    <w:rsid w:val="00F470E4"/>
    <w:rsid w:val="00F5063D"/>
    <w:rsid w:val="00F539A2"/>
    <w:rsid w:val="00F53B52"/>
    <w:rsid w:val="00F548FA"/>
    <w:rsid w:val="00F54B90"/>
    <w:rsid w:val="00F6399D"/>
    <w:rsid w:val="00F660A3"/>
    <w:rsid w:val="00F66704"/>
    <w:rsid w:val="00F66940"/>
    <w:rsid w:val="00F66F02"/>
    <w:rsid w:val="00F67556"/>
    <w:rsid w:val="00F70ED4"/>
    <w:rsid w:val="00F71386"/>
    <w:rsid w:val="00F742E9"/>
    <w:rsid w:val="00F759D2"/>
    <w:rsid w:val="00F75AF6"/>
    <w:rsid w:val="00F75FFF"/>
    <w:rsid w:val="00F779A5"/>
    <w:rsid w:val="00F80F7F"/>
    <w:rsid w:val="00F831A7"/>
    <w:rsid w:val="00F839CC"/>
    <w:rsid w:val="00F83E09"/>
    <w:rsid w:val="00F843FA"/>
    <w:rsid w:val="00F86B1C"/>
    <w:rsid w:val="00F91DFC"/>
    <w:rsid w:val="00F91E87"/>
    <w:rsid w:val="00F94A4A"/>
    <w:rsid w:val="00F97CF6"/>
    <w:rsid w:val="00FA1E28"/>
    <w:rsid w:val="00FA200A"/>
    <w:rsid w:val="00FA3771"/>
    <w:rsid w:val="00FA3882"/>
    <w:rsid w:val="00FA460A"/>
    <w:rsid w:val="00FA4DD1"/>
    <w:rsid w:val="00FA6D28"/>
    <w:rsid w:val="00FB02E3"/>
    <w:rsid w:val="00FB5508"/>
    <w:rsid w:val="00FB57A4"/>
    <w:rsid w:val="00FB6E49"/>
    <w:rsid w:val="00FC165A"/>
    <w:rsid w:val="00FC18AB"/>
    <w:rsid w:val="00FC34BA"/>
    <w:rsid w:val="00FC3711"/>
    <w:rsid w:val="00FC42D9"/>
    <w:rsid w:val="00FC7951"/>
    <w:rsid w:val="00FD3777"/>
    <w:rsid w:val="00FD38DB"/>
    <w:rsid w:val="00FD395A"/>
    <w:rsid w:val="00FD5301"/>
    <w:rsid w:val="00FD589C"/>
    <w:rsid w:val="00FE00D9"/>
    <w:rsid w:val="00FE02EF"/>
    <w:rsid w:val="00FE315B"/>
    <w:rsid w:val="00FE3A2B"/>
    <w:rsid w:val="00FE6B64"/>
    <w:rsid w:val="00FE7077"/>
    <w:rsid w:val="00FF1655"/>
    <w:rsid w:val="00FF2056"/>
    <w:rsid w:val="00FF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42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2">
    <w:name w:val="Style12"/>
    <w:basedOn w:val="Normal"/>
    <w:uiPriority w:val="99"/>
    <w:rsid w:val="009C5242"/>
    <w:pPr>
      <w:widowControl w:val="0"/>
      <w:autoSpaceDE w:val="0"/>
      <w:autoSpaceDN w:val="0"/>
      <w:adjustRightInd w:val="0"/>
      <w:spacing w:line="218" w:lineRule="exact"/>
    </w:pPr>
    <w:rPr>
      <w:rFonts w:eastAsia="Calibri"/>
      <w:sz w:val="24"/>
      <w:szCs w:val="24"/>
    </w:rPr>
  </w:style>
  <w:style w:type="character" w:customStyle="1" w:styleId="FontStyle29">
    <w:name w:val="Font Style29"/>
    <w:uiPriority w:val="99"/>
    <w:rsid w:val="009C5242"/>
    <w:rPr>
      <w:rFonts w:ascii="Times New Roman" w:hAnsi="Times New Roman"/>
      <w:sz w:val="20"/>
    </w:rPr>
  </w:style>
  <w:style w:type="paragraph" w:customStyle="1" w:styleId="Style10">
    <w:name w:val="Style10"/>
    <w:basedOn w:val="Normal"/>
    <w:uiPriority w:val="99"/>
    <w:rsid w:val="007C6579"/>
    <w:pPr>
      <w:widowControl w:val="0"/>
      <w:autoSpaceDE w:val="0"/>
      <w:autoSpaceDN w:val="0"/>
      <w:adjustRightInd w:val="0"/>
      <w:spacing w:line="216" w:lineRule="exact"/>
      <w:jc w:val="center"/>
    </w:pPr>
    <w:rPr>
      <w:rFonts w:eastAsia="Calibri"/>
      <w:sz w:val="24"/>
      <w:szCs w:val="24"/>
    </w:rPr>
  </w:style>
  <w:style w:type="character" w:customStyle="1" w:styleId="FontStyle30">
    <w:name w:val="Font Style30"/>
    <w:uiPriority w:val="99"/>
    <w:rsid w:val="007C6579"/>
    <w:rPr>
      <w:rFonts w:ascii="Times New Roman" w:hAnsi="Times New Roman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726</Words>
  <Characters>4140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</dc:creator>
  <cp:keywords/>
  <dc:description/>
  <cp:lastModifiedBy>User380</cp:lastModifiedBy>
  <cp:revision>13</cp:revision>
  <cp:lastPrinted>2020-02-13T05:54:00Z</cp:lastPrinted>
  <dcterms:created xsi:type="dcterms:W3CDTF">2020-02-13T05:17:00Z</dcterms:created>
  <dcterms:modified xsi:type="dcterms:W3CDTF">2020-02-13T11:33:00Z</dcterms:modified>
</cp:coreProperties>
</file>